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588934FA" w:rsidR="00AF7011" w:rsidRPr="009E0549" w:rsidRDefault="00594C73" w:rsidP="00566B76">
      <w:pPr>
        <w:spacing w:line="240" w:lineRule="auto"/>
        <w:rPr>
          <w:rFonts w:ascii="Arial" w:hAnsi="Arial" w:cs="Arial"/>
          <w:b/>
          <w:sz w:val="20"/>
          <w:szCs w:val="20"/>
        </w:rPr>
      </w:pPr>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0" w:name="_Toc513809728"/>
      <w:bookmarkStart w:id="1" w:name="_Toc519764005"/>
      <w:r w:rsidRPr="009E0549">
        <w:rPr>
          <w:rFonts w:ascii="Arial" w:hAnsi="Arial" w:cs="Arial"/>
          <w:b/>
          <w:sz w:val="20"/>
          <w:szCs w:val="20"/>
        </w:rPr>
        <w:lastRenderedPageBreak/>
        <w:t>OBRAZEC 1</w:t>
      </w:r>
      <w:bookmarkEnd w:id="0"/>
      <w:bookmarkEnd w:id="1"/>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2" w:name="_Toc513809729"/>
      <w:r w:rsidRPr="009E0549">
        <w:rPr>
          <w:rFonts w:ascii="Arial" w:hAnsi="Arial" w:cs="Arial"/>
          <w:b/>
          <w:kern w:val="28"/>
          <w:sz w:val="20"/>
          <w:szCs w:val="20"/>
        </w:rPr>
        <w:lastRenderedPageBreak/>
        <w:t xml:space="preserve">OBRAZEC </w:t>
      </w:r>
      <w:bookmarkEnd w:id="2"/>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B7682">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541ACF03" w:rsidR="00C852B8" w:rsidRPr="009E0549" w:rsidRDefault="00C852B8" w:rsidP="004B7682">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4B7682" w:rsidRPr="004B7682">
        <w:rPr>
          <w:rFonts w:ascii="Arial" w:hAnsi="Arial" w:cs="Arial"/>
          <w:b/>
          <w:bCs/>
          <w:sz w:val="20"/>
          <w:szCs w:val="20"/>
        </w:rPr>
        <w:t xml:space="preserve">Vgradnja sider v predorih </w:t>
      </w:r>
      <w:proofErr w:type="spellStart"/>
      <w:r w:rsidR="004B7682" w:rsidRPr="004B7682">
        <w:rPr>
          <w:rFonts w:ascii="Arial" w:hAnsi="Arial" w:cs="Arial"/>
          <w:b/>
          <w:bCs/>
          <w:sz w:val="20"/>
          <w:szCs w:val="20"/>
        </w:rPr>
        <w:t>Križiški</w:t>
      </w:r>
      <w:proofErr w:type="spellEnd"/>
      <w:r w:rsidR="004B7682" w:rsidRPr="004B7682">
        <w:rPr>
          <w:rFonts w:ascii="Arial" w:hAnsi="Arial" w:cs="Arial"/>
          <w:b/>
          <w:bCs/>
          <w:sz w:val="20"/>
          <w:szCs w:val="20"/>
        </w:rPr>
        <w:t xml:space="preserve">, </w:t>
      </w:r>
      <w:proofErr w:type="spellStart"/>
      <w:r w:rsidR="004B7682" w:rsidRPr="004B7682">
        <w:rPr>
          <w:rFonts w:ascii="Arial" w:hAnsi="Arial" w:cs="Arial"/>
          <w:b/>
          <w:bCs/>
          <w:sz w:val="20"/>
          <w:szCs w:val="20"/>
        </w:rPr>
        <w:t>Jurgovec</w:t>
      </w:r>
      <w:proofErr w:type="spellEnd"/>
      <w:r w:rsidR="004B7682" w:rsidRPr="004B7682">
        <w:rPr>
          <w:rFonts w:ascii="Arial" w:hAnsi="Arial" w:cs="Arial"/>
          <w:b/>
          <w:bCs/>
          <w:sz w:val="20"/>
          <w:szCs w:val="20"/>
        </w:rPr>
        <w:t xml:space="preserve"> in Ležeški na progi št. 50 Ljubljana – Sežana – </w:t>
      </w:r>
      <w:proofErr w:type="spellStart"/>
      <w:r w:rsidR="004B7682" w:rsidRPr="004B7682">
        <w:rPr>
          <w:rFonts w:ascii="Arial" w:hAnsi="Arial" w:cs="Arial"/>
          <w:b/>
          <w:bCs/>
          <w:sz w:val="20"/>
          <w:szCs w:val="20"/>
        </w:rPr>
        <w:t>d.m</w:t>
      </w:r>
      <w:proofErr w:type="spellEnd"/>
      <w:r w:rsidR="004B7682" w:rsidRPr="004B7682">
        <w:rPr>
          <w:rFonts w:ascii="Arial" w:hAnsi="Arial" w:cs="Arial"/>
          <w:b/>
          <w:bCs/>
          <w:sz w:val="20"/>
          <w:szCs w:val="20"/>
        </w:rPr>
        <w:t>.«</w:t>
      </w:r>
      <w:r w:rsidR="004B768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68A80684" w:rsidR="006265C8" w:rsidRPr="00B32A00" w:rsidRDefault="005739BE" w:rsidP="00751D98">
            <w:pPr>
              <w:autoSpaceDE w:val="0"/>
              <w:autoSpaceDN w:val="0"/>
              <w:adjustRightInd w:val="0"/>
              <w:jc w:val="both"/>
              <w:rPr>
                <w:rFonts w:ascii="Arial" w:hAnsi="Arial" w:cs="Arial"/>
                <w:sz w:val="20"/>
                <w:szCs w:val="20"/>
                <w:lang w:val="pl-PL"/>
              </w:rPr>
            </w:pPr>
            <w:r w:rsidRPr="005739BE">
              <w:rPr>
                <w:rFonts w:ascii="Arial" w:hAnsi="Arial" w:cs="Arial"/>
                <w:b/>
                <w:sz w:val="20"/>
                <w:szCs w:val="20"/>
              </w:rPr>
              <w:t xml:space="preserve">Vgradnja sider v predorih </w:t>
            </w:r>
            <w:proofErr w:type="spellStart"/>
            <w:r w:rsidRPr="005739BE">
              <w:rPr>
                <w:rFonts w:ascii="Arial" w:hAnsi="Arial" w:cs="Arial"/>
                <w:b/>
                <w:sz w:val="20"/>
                <w:szCs w:val="20"/>
              </w:rPr>
              <w:t>Križiški</w:t>
            </w:r>
            <w:proofErr w:type="spellEnd"/>
            <w:r w:rsidRPr="005739BE">
              <w:rPr>
                <w:rFonts w:ascii="Arial" w:hAnsi="Arial" w:cs="Arial"/>
                <w:b/>
                <w:sz w:val="20"/>
                <w:szCs w:val="20"/>
              </w:rPr>
              <w:t xml:space="preserve">, </w:t>
            </w:r>
            <w:proofErr w:type="spellStart"/>
            <w:r w:rsidRPr="005739BE">
              <w:rPr>
                <w:rFonts w:ascii="Arial" w:hAnsi="Arial" w:cs="Arial"/>
                <w:b/>
                <w:sz w:val="20"/>
                <w:szCs w:val="20"/>
              </w:rPr>
              <w:t>Jurgovec</w:t>
            </w:r>
            <w:proofErr w:type="spellEnd"/>
            <w:r w:rsidRPr="005739BE">
              <w:rPr>
                <w:rFonts w:ascii="Arial" w:hAnsi="Arial" w:cs="Arial"/>
                <w:b/>
                <w:sz w:val="20"/>
                <w:szCs w:val="20"/>
              </w:rPr>
              <w:t xml:space="preserve"> in Ležeški na progi št. 50 Ljubljana – Sežana – </w:t>
            </w:r>
            <w:proofErr w:type="spellStart"/>
            <w:r w:rsidRPr="005739BE">
              <w:rPr>
                <w:rFonts w:ascii="Arial" w:hAnsi="Arial" w:cs="Arial"/>
                <w:b/>
                <w:sz w:val="20"/>
                <w:szCs w:val="20"/>
              </w:rPr>
              <w:t>d.m</w:t>
            </w:r>
            <w:proofErr w:type="spellEnd"/>
            <w:r w:rsidRPr="005739BE">
              <w:rPr>
                <w:rFonts w:ascii="Arial" w:hAnsi="Arial" w:cs="Arial"/>
                <w:b/>
                <w:sz w:val="20"/>
                <w:szCs w:val="20"/>
              </w:rPr>
              <w:t>.</w:t>
            </w:r>
            <w:r>
              <w:rPr>
                <w:rFonts w:ascii="Arial" w:hAnsi="Arial" w:cs="Arial"/>
                <w:b/>
                <w:sz w:val="20"/>
                <w:szCs w:val="20"/>
              </w:rPr>
              <w:t xml:space="preserve">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4063873B" w:rsidR="00AE0058" w:rsidRPr="00C60650" w:rsidRDefault="00AE0058" w:rsidP="00AE0058">
      <w:pPr>
        <w:spacing w:after="0" w:line="240" w:lineRule="auto"/>
        <w:jc w:val="both"/>
        <w:rPr>
          <w:rFonts w:ascii="Arial" w:hAnsi="Arial" w:cs="Arial"/>
          <w:sz w:val="20"/>
          <w:szCs w:val="20"/>
        </w:rPr>
      </w:pPr>
      <w:r w:rsidRPr="00C60650">
        <w:rPr>
          <w:rFonts w:ascii="Arial" w:hAnsi="Arial" w:cs="Arial"/>
          <w:sz w:val="20"/>
          <w:szCs w:val="20"/>
        </w:rPr>
        <w:t>Z deli  bomo začeli v roku 10 dni od</w:t>
      </w:r>
      <w:r w:rsidR="001776CC" w:rsidRPr="00C60650">
        <w:rPr>
          <w:rFonts w:ascii="Arial" w:hAnsi="Arial" w:cs="Arial"/>
          <w:sz w:val="20"/>
          <w:szCs w:val="20"/>
        </w:rPr>
        <w:t xml:space="preserve"> uvedbe v delo. </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1203759B" w:rsidR="006D30D1" w:rsidRPr="00BD67B3" w:rsidRDefault="00946BF0" w:rsidP="00024B57">
      <w:pPr>
        <w:pStyle w:val="Odstavekseznama"/>
        <w:numPr>
          <w:ilvl w:val="0"/>
          <w:numId w:val="5"/>
        </w:numPr>
        <w:spacing w:after="0" w:line="240" w:lineRule="auto"/>
        <w:jc w:val="both"/>
        <w:rPr>
          <w:rFonts w:ascii="Arial" w:hAnsi="Arial" w:cs="Arial"/>
          <w:sz w:val="20"/>
          <w:szCs w:val="20"/>
        </w:rPr>
      </w:pPr>
      <w:r>
        <w:rPr>
          <w:rFonts w:ascii="Arial" w:hAnsi="Arial" w:cs="Arial"/>
          <w:sz w:val="20"/>
          <w:szCs w:val="20"/>
        </w:rPr>
        <w:t xml:space="preserve">Predori </w:t>
      </w:r>
      <w:proofErr w:type="spellStart"/>
      <w:r>
        <w:rPr>
          <w:rFonts w:ascii="Arial" w:hAnsi="Arial" w:cs="Arial"/>
          <w:sz w:val="20"/>
          <w:szCs w:val="20"/>
        </w:rPr>
        <w:t>Križiški</w:t>
      </w:r>
      <w:proofErr w:type="spellEnd"/>
      <w:r>
        <w:rPr>
          <w:rFonts w:ascii="Arial" w:hAnsi="Arial" w:cs="Arial"/>
          <w:sz w:val="20"/>
          <w:szCs w:val="20"/>
        </w:rPr>
        <w:t xml:space="preserve">, </w:t>
      </w:r>
      <w:proofErr w:type="spellStart"/>
      <w:r>
        <w:rPr>
          <w:rFonts w:ascii="Arial" w:hAnsi="Arial" w:cs="Arial"/>
          <w:sz w:val="20"/>
          <w:szCs w:val="20"/>
        </w:rPr>
        <w:t>Jurgovec</w:t>
      </w:r>
      <w:proofErr w:type="spellEnd"/>
      <w:r>
        <w:rPr>
          <w:rFonts w:ascii="Arial" w:hAnsi="Arial" w:cs="Arial"/>
          <w:sz w:val="20"/>
          <w:szCs w:val="20"/>
        </w:rPr>
        <w:t xml:space="preserve"> in Ležeški na progi št. 50 Ljubljana – Sežana – </w:t>
      </w:r>
      <w:proofErr w:type="spellStart"/>
      <w:r>
        <w:rPr>
          <w:rFonts w:ascii="Arial" w:hAnsi="Arial" w:cs="Arial"/>
          <w:sz w:val="20"/>
          <w:szCs w:val="20"/>
        </w:rPr>
        <w:t>d.m</w:t>
      </w:r>
      <w:proofErr w:type="spellEnd"/>
      <w:r>
        <w:rPr>
          <w:rFonts w:ascii="Arial" w:hAnsi="Arial" w:cs="Arial"/>
          <w:sz w:val="20"/>
          <w:szCs w:val="20"/>
        </w:rPr>
        <w:t>.</w:t>
      </w: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5B5B61FF"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120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3"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3"/>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7C49F8">
      <w:pPr>
        <w:spacing w:line="240" w:lineRule="auto"/>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49DC0C1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4" w:name="_Toc513809732"/>
      <w:r w:rsidRPr="002204C1">
        <w:rPr>
          <w:rFonts w:ascii="Arial" w:hAnsi="Arial" w:cs="Arial"/>
          <w:b/>
          <w:color w:val="000000" w:themeColor="text1"/>
          <w:kern w:val="28"/>
          <w:sz w:val="20"/>
          <w:szCs w:val="20"/>
        </w:rPr>
        <w:t>POGODBO NAB št.: ______ /202</w:t>
      </w:r>
      <w:r w:rsidR="00C92DF7">
        <w:rPr>
          <w:rFonts w:ascii="Arial" w:hAnsi="Arial" w:cs="Arial"/>
          <w:b/>
          <w:color w:val="000000" w:themeColor="text1"/>
          <w:kern w:val="28"/>
          <w:sz w:val="20"/>
          <w:szCs w:val="20"/>
        </w:rPr>
        <w:t>4</w:t>
      </w:r>
      <w:r w:rsidRPr="002204C1">
        <w:rPr>
          <w:rFonts w:ascii="Arial" w:hAnsi="Arial" w:cs="Arial"/>
          <w:b/>
          <w:color w:val="000000" w:themeColor="text1"/>
          <w:kern w:val="28"/>
          <w:sz w:val="20"/>
          <w:szCs w:val="20"/>
        </w:rPr>
        <w:t>/</w:t>
      </w:r>
      <w:bookmarkEnd w:id="4"/>
      <w:r w:rsidR="004A5DF9">
        <w:rPr>
          <w:rFonts w:ascii="Arial" w:hAnsi="Arial" w:cs="Arial"/>
          <w:b/>
          <w:color w:val="000000" w:themeColor="text1"/>
          <w:kern w:val="28"/>
          <w:sz w:val="20"/>
          <w:szCs w:val="20"/>
        </w:rPr>
        <w:t>09</w:t>
      </w:r>
    </w:p>
    <w:p w14:paraId="33B2E9BD" w14:textId="2E7231B8"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r w:rsidR="00C92DF7" w:rsidRPr="00C92DF7">
        <w:rPr>
          <w:rFonts w:ascii="Arial" w:hAnsi="Arial" w:cs="Arial"/>
          <w:b/>
          <w:color w:val="000000" w:themeColor="text1"/>
          <w:sz w:val="20"/>
          <w:szCs w:val="20"/>
        </w:rPr>
        <w:t xml:space="preserve">Vgradnja sider v predorih </w:t>
      </w:r>
      <w:proofErr w:type="spellStart"/>
      <w:r w:rsidR="00C92DF7" w:rsidRPr="00C92DF7">
        <w:rPr>
          <w:rFonts w:ascii="Arial" w:hAnsi="Arial" w:cs="Arial"/>
          <w:b/>
          <w:color w:val="000000" w:themeColor="text1"/>
          <w:sz w:val="20"/>
          <w:szCs w:val="20"/>
        </w:rPr>
        <w:t>Križiški</w:t>
      </w:r>
      <w:proofErr w:type="spellEnd"/>
      <w:r w:rsidR="00C92DF7" w:rsidRPr="00C92DF7">
        <w:rPr>
          <w:rFonts w:ascii="Arial" w:hAnsi="Arial" w:cs="Arial"/>
          <w:b/>
          <w:color w:val="000000" w:themeColor="text1"/>
          <w:sz w:val="20"/>
          <w:szCs w:val="20"/>
        </w:rPr>
        <w:t xml:space="preserve">, </w:t>
      </w:r>
      <w:proofErr w:type="spellStart"/>
      <w:r w:rsidR="00C92DF7" w:rsidRPr="00C92DF7">
        <w:rPr>
          <w:rFonts w:ascii="Arial" w:hAnsi="Arial" w:cs="Arial"/>
          <w:b/>
          <w:color w:val="000000" w:themeColor="text1"/>
          <w:sz w:val="20"/>
          <w:szCs w:val="20"/>
        </w:rPr>
        <w:t>Jurgovec</w:t>
      </w:r>
      <w:proofErr w:type="spellEnd"/>
      <w:r w:rsidR="00C92DF7" w:rsidRPr="00C92DF7">
        <w:rPr>
          <w:rFonts w:ascii="Arial" w:hAnsi="Arial" w:cs="Arial"/>
          <w:b/>
          <w:color w:val="000000" w:themeColor="text1"/>
          <w:sz w:val="20"/>
          <w:szCs w:val="20"/>
        </w:rPr>
        <w:t xml:space="preserve"> in Ležeški na progi št. 50 Ljubljana – Sežana – </w:t>
      </w:r>
      <w:proofErr w:type="spellStart"/>
      <w:r w:rsidR="00C92DF7" w:rsidRPr="00C92DF7">
        <w:rPr>
          <w:rFonts w:ascii="Arial" w:hAnsi="Arial" w:cs="Arial"/>
          <w:b/>
          <w:color w:val="000000" w:themeColor="text1"/>
          <w:sz w:val="20"/>
          <w:szCs w:val="20"/>
        </w:rPr>
        <w:t>d.m</w:t>
      </w:r>
      <w:proofErr w:type="spellEnd"/>
      <w:r w:rsidR="00C92DF7" w:rsidRPr="00C92DF7">
        <w:rPr>
          <w:rFonts w:ascii="Arial" w:hAnsi="Arial" w:cs="Arial"/>
          <w:b/>
          <w:color w:val="000000" w:themeColor="text1"/>
          <w:sz w:val="20"/>
          <w:szCs w:val="20"/>
        </w:rPr>
        <w:t>.</w:t>
      </w:r>
      <w:r w:rsidRPr="00C92DF7">
        <w:rPr>
          <w:rFonts w:ascii="Arial" w:hAnsi="Arial" w:cs="Arial"/>
          <w:b/>
          <w:color w:val="000000" w:themeColor="text1"/>
          <w:sz w:val="20"/>
          <w:szCs w:val="20"/>
        </w:rPr>
        <w:t>«</w:t>
      </w:r>
      <w:r w:rsidRPr="002204C1">
        <w:rPr>
          <w:rFonts w:ascii="Arial" w:hAnsi="Arial" w:cs="Arial"/>
          <w:color w:val="000000" w:themeColor="text1"/>
          <w:sz w:val="20"/>
          <w:szCs w:val="20"/>
        </w:rPr>
        <w:t xml:space="preserve">, 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5B1C2F6D"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w:t>
      </w:r>
      <w:r w:rsidR="00594C35">
        <w:rPr>
          <w:rFonts w:ascii="Arial" w:hAnsi="Arial" w:cs="Arial"/>
          <w:color w:val="000000" w:themeColor="text1"/>
          <w:sz w:val="20"/>
          <w:szCs w:val="20"/>
        </w:rPr>
        <w:t xml:space="preserve">vgradnji sider v predorih </w:t>
      </w:r>
      <w:proofErr w:type="spellStart"/>
      <w:r w:rsidR="00594C35">
        <w:rPr>
          <w:rFonts w:ascii="Arial" w:hAnsi="Arial" w:cs="Arial"/>
          <w:color w:val="000000" w:themeColor="text1"/>
          <w:sz w:val="20"/>
          <w:szCs w:val="20"/>
        </w:rPr>
        <w:t>Križiški</w:t>
      </w:r>
      <w:proofErr w:type="spellEnd"/>
      <w:r w:rsidR="00594C35">
        <w:rPr>
          <w:rFonts w:ascii="Arial" w:hAnsi="Arial" w:cs="Arial"/>
          <w:color w:val="000000" w:themeColor="text1"/>
          <w:sz w:val="20"/>
          <w:szCs w:val="20"/>
        </w:rPr>
        <w:t xml:space="preserve">, </w:t>
      </w:r>
      <w:proofErr w:type="spellStart"/>
      <w:r w:rsidR="00594C35">
        <w:rPr>
          <w:rFonts w:ascii="Arial" w:hAnsi="Arial" w:cs="Arial"/>
          <w:color w:val="000000" w:themeColor="text1"/>
          <w:sz w:val="20"/>
          <w:szCs w:val="20"/>
        </w:rPr>
        <w:t>Jurgovec</w:t>
      </w:r>
      <w:proofErr w:type="spellEnd"/>
      <w:r w:rsidR="00594C35">
        <w:rPr>
          <w:rFonts w:ascii="Arial" w:hAnsi="Arial" w:cs="Arial"/>
          <w:color w:val="000000" w:themeColor="text1"/>
          <w:sz w:val="20"/>
          <w:szCs w:val="20"/>
        </w:rPr>
        <w:t xml:space="preserve"> in Ležeški na progi št. 50 Ljubljana – Sežana – </w:t>
      </w:r>
      <w:proofErr w:type="spellStart"/>
      <w:r w:rsidR="00594C35">
        <w:rPr>
          <w:rFonts w:ascii="Arial" w:hAnsi="Arial" w:cs="Arial"/>
          <w:color w:val="000000" w:themeColor="text1"/>
          <w:sz w:val="20"/>
          <w:szCs w:val="20"/>
        </w:rPr>
        <w:t>d.m</w:t>
      </w:r>
      <w:proofErr w:type="spellEnd"/>
      <w:r w:rsidR="00594C35">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394AF873" w:rsidR="00517742" w:rsidRPr="009E0549" w:rsidRDefault="001E0395" w:rsidP="000A375C">
            <w:pPr>
              <w:autoSpaceDE w:val="0"/>
              <w:autoSpaceDN w:val="0"/>
              <w:adjustRightInd w:val="0"/>
              <w:spacing w:after="0" w:line="240" w:lineRule="auto"/>
              <w:jc w:val="both"/>
              <w:rPr>
                <w:rFonts w:ascii="Arial" w:hAnsi="Arial" w:cs="Arial"/>
                <w:bCs/>
                <w:iCs/>
                <w:color w:val="000000" w:themeColor="text1"/>
                <w:sz w:val="20"/>
                <w:szCs w:val="20"/>
              </w:rPr>
            </w:pPr>
            <w:r w:rsidRPr="001E0395">
              <w:rPr>
                <w:rFonts w:ascii="Arial" w:hAnsi="Arial" w:cs="Arial"/>
                <w:bCs/>
                <w:iCs/>
                <w:color w:val="000000" w:themeColor="text1"/>
                <w:sz w:val="20"/>
                <w:szCs w:val="20"/>
              </w:rPr>
              <w:t xml:space="preserve">Vgradnja sider v predorih </w:t>
            </w:r>
            <w:proofErr w:type="spellStart"/>
            <w:r w:rsidRPr="001E0395">
              <w:rPr>
                <w:rFonts w:ascii="Arial" w:hAnsi="Arial" w:cs="Arial"/>
                <w:bCs/>
                <w:iCs/>
                <w:color w:val="000000" w:themeColor="text1"/>
                <w:sz w:val="20"/>
                <w:szCs w:val="20"/>
              </w:rPr>
              <w:t>Križiški</w:t>
            </w:r>
            <w:proofErr w:type="spellEnd"/>
            <w:r w:rsidRPr="001E0395">
              <w:rPr>
                <w:rFonts w:ascii="Arial" w:hAnsi="Arial" w:cs="Arial"/>
                <w:bCs/>
                <w:iCs/>
                <w:color w:val="000000" w:themeColor="text1"/>
                <w:sz w:val="20"/>
                <w:szCs w:val="20"/>
              </w:rPr>
              <w:t xml:space="preserve">, </w:t>
            </w:r>
            <w:proofErr w:type="spellStart"/>
            <w:r w:rsidRPr="001E0395">
              <w:rPr>
                <w:rFonts w:ascii="Arial" w:hAnsi="Arial" w:cs="Arial"/>
                <w:bCs/>
                <w:iCs/>
                <w:color w:val="000000" w:themeColor="text1"/>
                <w:sz w:val="20"/>
                <w:szCs w:val="20"/>
              </w:rPr>
              <w:t>Jurgovec</w:t>
            </w:r>
            <w:proofErr w:type="spellEnd"/>
            <w:r w:rsidRPr="001E0395">
              <w:rPr>
                <w:rFonts w:ascii="Arial" w:hAnsi="Arial" w:cs="Arial"/>
                <w:bCs/>
                <w:iCs/>
                <w:color w:val="000000" w:themeColor="text1"/>
                <w:sz w:val="20"/>
                <w:szCs w:val="20"/>
              </w:rPr>
              <w:t xml:space="preserve"> in Ležeški na progi št. 50 Ljubljana – Sežana – </w:t>
            </w:r>
            <w:proofErr w:type="spellStart"/>
            <w:r w:rsidRPr="001E0395">
              <w:rPr>
                <w:rFonts w:ascii="Arial" w:hAnsi="Arial" w:cs="Arial"/>
                <w:bCs/>
                <w:iCs/>
                <w:color w:val="000000" w:themeColor="text1"/>
                <w:sz w:val="20"/>
                <w:szCs w:val="20"/>
              </w:rPr>
              <w:t>d.m</w:t>
            </w:r>
            <w:proofErr w:type="spellEnd"/>
            <w:r w:rsidRPr="001E0395">
              <w:rPr>
                <w:rFonts w:ascii="Arial" w:hAnsi="Arial" w:cs="Arial"/>
                <w:bCs/>
                <w:iCs/>
                <w:color w:val="000000" w:themeColor="text1"/>
                <w:sz w:val="20"/>
                <w:szCs w:val="20"/>
              </w:rPr>
              <w:t>.«</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34BEE8E1" w14:textId="77777777" w:rsidR="001E0D69" w:rsidRDefault="001E0D69" w:rsidP="000A375C">
      <w:pPr>
        <w:spacing w:after="0" w:line="240" w:lineRule="auto"/>
        <w:jc w:val="both"/>
        <w:rPr>
          <w:rFonts w:ascii="Arial" w:hAnsi="Arial" w:cs="Arial"/>
          <w:color w:val="000000" w:themeColor="text1"/>
          <w:sz w:val="20"/>
          <w:szCs w:val="20"/>
        </w:rPr>
      </w:pPr>
    </w:p>
    <w:p w14:paraId="6DB7D28E" w14:textId="2F4CEA22"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Lokacije izvedbe</w:t>
      </w:r>
      <w:r w:rsidR="000A375C" w:rsidRPr="009E0549">
        <w:rPr>
          <w:rFonts w:ascii="Arial" w:hAnsi="Arial" w:cs="Arial"/>
          <w:color w:val="000000" w:themeColor="text1"/>
          <w:sz w:val="20"/>
          <w:szCs w:val="20"/>
        </w:rPr>
        <w:t>:</w:t>
      </w:r>
    </w:p>
    <w:p w14:paraId="25ED8DEF" w14:textId="4438A999" w:rsidR="00E86C68" w:rsidRPr="00F63C9F" w:rsidRDefault="002E5FA4" w:rsidP="00E86C68">
      <w:pPr>
        <w:pStyle w:val="Odstavekseznama"/>
        <w:numPr>
          <w:ilvl w:val="0"/>
          <w:numId w:val="5"/>
        </w:numPr>
        <w:spacing w:after="0" w:line="240" w:lineRule="auto"/>
        <w:rPr>
          <w:rFonts w:ascii="Arial" w:hAnsi="Arial" w:cs="Arial"/>
          <w:color w:val="000000" w:themeColor="text1"/>
          <w:sz w:val="20"/>
          <w:szCs w:val="20"/>
        </w:rPr>
      </w:pPr>
      <w:r>
        <w:rPr>
          <w:rFonts w:ascii="Arial" w:hAnsi="Arial" w:cs="Arial"/>
          <w:color w:val="000000" w:themeColor="text1"/>
          <w:sz w:val="20"/>
        </w:rPr>
        <w:t>Predori</w:t>
      </w:r>
      <w:r w:rsidRPr="002E5FA4">
        <w:t xml:space="preserve"> </w:t>
      </w:r>
      <w:proofErr w:type="spellStart"/>
      <w:r w:rsidRPr="002E5FA4">
        <w:rPr>
          <w:rFonts w:ascii="Arial" w:hAnsi="Arial" w:cs="Arial"/>
          <w:color w:val="000000" w:themeColor="text1"/>
          <w:sz w:val="20"/>
        </w:rPr>
        <w:t>Križiški</w:t>
      </w:r>
      <w:proofErr w:type="spellEnd"/>
      <w:r w:rsidRPr="002E5FA4">
        <w:rPr>
          <w:rFonts w:ascii="Arial" w:hAnsi="Arial" w:cs="Arial"/>
          <w:color w:val="000000" w:themeColor="text1"/>
          <w:sz w:val="20"/>
        </w:rPr>
        <w:t xml:space="preserve">, </w:t>
      </w:r>
      <w:proofErr w:type="spellStart"/>
      <w:r w:rsidRPr="002E5FA4">
        <w:rPr>
          <w:rFonts w:ascii="Arial" w:hAnsi="Arial" w:cs="Arial"/>
          <w:color w:val="000000" w:themeColor="text1"/>
          <w:sz w:val="20"/>
        </w:rPr>
        <w:t>Jurgovec</w:t>
      </w:r>
      <w:proofErr w:type="spellEnd"/>
      <w:r w:rsidRPr="002E5FA4">
        <w:rPr>
          <w:rFonts w:ascii="Arial" w:hAnsi="Arial" w:cs="Arial"/>
          <w:color w:val="000000" w:themeColor="text1"/>
          <w:sz w:val="20"/>
        </w:rPr>
        <w:t xml:space="preserve"> in Ležeški na progi št. 50 Ljubljana – Sežana – </w:t>
      </w:r>
      <w:proofErr w:type="spellStart"/>
      <w:r w:rsidRPr="002E5FA4">
        <w:rPr>
          <w:rFonts w:ascii="Arial" w:hAnsi="Arial" w:cs="Arial"/>
          <w:color w:val="000000" w:themeColor="text1"/>
          <w:sz w:val="20"/>
        </w:rPr>
        <w:t>d.m</w:t>
      </w:r>
      <w:proofErr w:type="spellEnd"/>
      <w:r w:rsidRPr="002E5FA4">
        <w:rPr>
          <w:rFonts w:ascii="Arial" w:hAnsi="Arial" w:cs="Arial"/>
          <w:color w:val="000000" w:themeColor="text1"/>
          <w:sz w:val="20"/>
        </w:rPr>
        <w:t>.«</w:t>
      </w:r>
      <w:r w:rsidR="00F63C9F">
        <w:rPr>
          <w:rFonts w:ascii="Arial" w:hAnsi="Arial" w:cs="Arial"/>
          <w:color w:val="000000" w:themeColor="text1"/>
          <w:sz w:val="20"/>
        </w:rPr>
        <w:t>.</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450FE413" w14:textId="416836EB" w:rsidR="00F63C9F" w:rsidRPr="00920FC0" w:rsidRDefault="00F63C9F" w:rsidP="004954C6">
      <w:pPr>
        <w:spacing w:after="0" w:line="240" w:lineRule="auto"/>
        <w:jc w:val="both"/>
        <w:rPr>
          <w:rFonts w:ascii="Arial" w:hAnsi="Arial" w:cs="Arial"/>
          <w:sz w:val="20"/>
          <w:szCs w:val="20"/>
        </w:rPr>
      </w:pPr>
      <w:r w:rsidRPr="00920FC0">
        <w:rPr>
          <w:rFonts w:ascii="Arial" w:hAnsi="Arial" w:cs="Arial"/>
          <w:sz w:val="20"/>
          <w:szCs w:val="20"/>
        </w:rPr>
        <w:t xml:space="preserve">Izvajalec del je dolžan z deli, ki so predmet tega javnega naročila začeti v roku 10 dni </w:t>
      </w:r>
      <w:r w:rsidRPr="00C307D8">
        <w:rPr>
          <w:rFonts w:ascii="Arial" w:hAnsi="Arial" w:cs="Arial"/>
          <w:sz w:val="20"/>
          <w:szCs w:val="20"/>
        </w:rPr>
        <w:t>od</w:t>
      </w:r>
      <w:r w:rsidR="00A437A5" w:rsidRPr="00C307D8">
        <w:rPr>
          <w:rFonts w:ascii="Arial" w:hAnsi="Arial" w:cs="Arial"/>
          <w:sz w:val="20"/>
          <w:szCs w:val="20"/>
        </w:rPr>
        <w:t xml:space="preserve"> uvedbe v delo</w:t>
      </w:r>
      <w:r w:rsidRPr="00C307D8">
        <w:rPr>
          <w:rFonts w:ascii="Arial" w:hAnsi="Arial" w:cs="Arial"/>
          <w:sz w:val="20"/>
          <w:szCs w:val="20"/>
        </w:rPr>
        <w:t xml:space="preserve">. </w:t>
      </w:r>
      <w:r w:rsidRPr="00920FC0">
        <w:rPr>
          <w:rFonts w:ascii="Arial" w:hAnsi="Arial" w:cs="Arial"/>
          <w:sz w:val="20"/>
          <w:szCs w:val="20"/>
        </w:rPr>
        <w:t>Dela morajo biti končana</w:t>
      </w:r>
      <w:r w:rsidR="00D038B4" w:rsidRPr="00920FC0">
        <w:rPr>
          <w:rFonts w:ascii="Arial" w:hAnsi="Arial" w:cs="Arial"/>
          <w:sz w:val="20"/>
          <w:szCs w:val="20"/>
        </w:rPr>
        <w:t xml:space="preserve"> v roku 90 dni od uvedbe v delo.</w:t>
      </w:r>
    </w:p>
    <w:p w14:paraId="572DA0A4" w14:textId="77777777" w:rsidR="00F63C9F" w:rsidRPr="00D038B4" w:rsidRDefault="00F63C9F" w:rsidP="004954C6">
      <w:pPr>
        <w:spacing w:after="0" w:line="240" w:lineRule="auto"/>
        <w:jc w:val="both"/>
        <w:rPr>
          <w:rFonts w:ascii="Arial" w:hAnsi="Arial" w:cs="Arial"/>
          <w:color w:val="0070C0"/>
          <w:sz w:val="20"/>
          <w:szCs w:val="20"/>
        </w:rPr>
      </w:pPr>
    </w:p>
    <w:p w14:paraId="7A0590F5" w14:textId="57DFBD45"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E352D3"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3C394A">
        <w:rPr>
          <w:rFonts w:ascii="Arial" w:hAnsi="Arial" w:cs="Arial"/>
          <w:sz w:val="20"/>
          <w:szCs w:val="20"/>
        </w:rPr>
        <w:t xml:space="preserve">10 </w:t>
      </w:r>
      <w:r w:rsidRPr="003C394A">
        <w:rPr>
          <w:rFonts w:ascii="Arial" w:hAnsi="Arial" w:cs="Arial"/>
          <w:sz w:val="20"/>
          <w:szCs w:val="20"/>
        </w:rPr>
        <w:t xml:space="preserve">letno garancijsko izjavo </w:t>
      </w:r>
      <w:r w:rsidRPr="0036452E">
        <w:rPr>
          <w:rFonts w:ascii="Arial" w:hAnsi="Arial" w:cs="Arial"/>
          <w:sz w:val="20"/>
          <w:szCs w:val="20"/>
        </w:rPr>
        <w:t xml:space="preserve">za </w:t>
      </w:r>
      <w:r w:rsidRPr="00214AFC">
        <w:rPr>
          <w:rFonts w:ascii="Arial" w:hAnsi="Arial" w:cs="Arial"/>
          <w:sz w:val="20"/>
          <w:szCs w:val="20"/>
        </w:rPr>
        <w:t>izveden</w:t>
      </w:r>
      <w:r w:rsidR="00812C91" w:rsidRPr="00214AFC">
        <w:rPr>
          <w:rFonts w:ascii="Arial" w:hAnsi="Arial" w:cs="Arial"/>
          <w:sz w:val="20"/>
          <w:szCs w:val="20"/>
        </w:rPr>
        <w:t>a dela</w:t>
      </w:r>
      <w:r w:rsidRPr="00214AFC">
        <w:rPr>
          <w:rFonts w:ascii="Arial" w:hAnsi="Arial" w:cs="Arial"/>
          <w:sz w:val="20"/>
          <w:szCs w:val="20"/>
        </w:rPr>
        <w:t xml:space="preserve"> </w:t>
      </w:r>
      <w:r w:rsidRPr="0036452E">
        <w:rPr>
          <w:rFonts w:ascii="Arial" w:hAnsi="Arial" w:cs="Arial"/>
          <w:sz w:val="20"/>
          <w:szCs w:val="20"/>
        </w:rPr>
        <w:t xml:space="preserve">in vgrajeni material ter predložiti certifikate za vgrajeni material. </w:t>
      </w:r>
      <w:r w:rsidRPr="00E352D3">
        <w:rPr>
          <w:rFonts w:ascii="Arial" w:hAnsi="Arial" w:cs="Arial"/>
          <w:sz w:val="20"/>
          <w:szCs w:val="20"/>
        </w:rPr>
        <w:t>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15B8E2E8" w14:textId="3FD503DD" w:rsidR="000A375C" w:rsidRPr="009E0549" w:rsidRDefault="000A375C" w:rsidP="00EC7EAE">
      <w:pPr>
        <w:spacing w:after="0" w:line="240" w:lineRule="auto"/>
        <w:rPr>
          <w:rFonts w:ascii="Arial" w:hAnsi="Arial" w:cs="Arial"/>
          <w:b/>
          <w:sz w:val="20"/>
          <w:szCs w:val="20"/>
        </w:rPr>
      </w:pP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56790B5A" w14:textId="1AF8C101" w:rsidR="009414F4" w:rsidRDefault="009414F4" w:rsidP="000A375C">
      <w:pPr>
        <w:autoSpaceDE w:val="0"/>
        <w:autoSpaceDN w:val="0"/>
        <w:adjustRightInd w:val="0"/>
        <w:spacing w:after="0" w:line="240" w:lineRule="auto"/>
        <w:jc w:val="both"/>
        <w:rPr>
          <w:rFonts w:ascii="Arial" w:hAnsi="Arial" w:cs="Arial"/>
          <w:b/>
          <w:bCs/>
          <w:sz w:val="20"/>
          <w:szCs w:val="20"/>
        </w:rPr>
      </w:pP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lastRenderedPageBreak/>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0A375C">
      <w:pPr>
        <w:spacing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0A375C">
      <w:pPr>
        <w:spacing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4926197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595320A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p>
    <w:p w14:paraId="487818EC" w14:textId="77777777"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31D448E4" w14:textId="77777777" w:rsidR="00070185" w:rsidRDefault="00070185" w:rsidP="00070185">
      <w:pPr>
        <w:rPr>
          <w:rFonts w:ascii="Arial" w:hAnsi="Arial" w:cs="Arial"/>
          <w:b/>
          <w:color w:val="000000" w:themeColor="text1"/>
          <w:sz w:val="20"/>
          <w:szCs w:val="20"/>
        </w:rPr>
      </w:pPr>
      <w:r>
        <w:rPr>
          <w:rFonts w:ascii="Arial" w:hAnsi="Arial" w:cs="Arial"/>
          <w:b/>
          <w:color w:val="000000" w:themeColor="text1"/>
          <w:sz w:val="20"/>
          <w:szCs w:val="20"/>
        </w:rPr>
        <w:t>X. VIŠJA SILA</w:t>
      </w:r>
    </w:p>
    <w:p w14:paraId="1F1F18AA" w14:textId="4C43FC39" w:rsidR="007238E4" w:rsidRPr="00DC01FE" w:rsidRDefault="00137290" w:rsidP="00070185">
      <w:pPr>
        <w:jc w:val="center"/>
        <w:rPr>
          <w:rFonts w:ascii="Arial" w:hAnsi="Arial" w:cs="Arial"/>
          <w:b/>
          <w:color w:val="000000" w:themeColor="text1"/>
          <w:sz w:val="20"/>
          <w:szCs w:val="20"/>
        </w:rPr>
      </w:pPr>
      <w:r>
        <w:rPr>
          <w:rFonts w:ascii="Arial" w:hAnsi="Arial" w:cs="Arial"/>
          <w:b/>
          <w:color w:val="000000" w:themeColor="text1"/>
          <w:sz w:val="20"/>
          <w:szCs w:val="20"/>
        </w:rPr>
        <w:t>1</w:t>
      </w:r>
      <w:r w:rsidR="005C7C77">
        <w:rPr>
          <w:rFonts w:ascii="Arial" w:hAnsi="Arial" w:cs="Arial"/>
          <w:b/>
          <w:color w:val="000000" w:themeColor="text1"/>
          <w:sz w:val="20"/>
          <w:szCs w:val="20"/>
        </w:rPr>
        <w:t>5</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3808FB8E"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5C7C77">
        <w:rPr>
          <w:rFonts w:ascii="Arial" w:hAnsi="Arial" w:cs="Arial"/>
          <w:b/>
          <w:sz w:val="20"/>
          <w:szCs w:val="20"/>
        </w:rPr>
        <w:t>6</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521BE2">
        <w:rPr>
          <w:rFonts w:ascii="Arial" w:hAnsi="Arial" w:cs="Arial"/>
          <w:sz w:val="20"/>
          <w:szCs w:val="20"/>
        </w:rPr>
        <w:t>Garanc</w:t>
      </w:r>
      <w:r w:rsidR="00271222" w:rsidRPr="00521BE2">
        <w:rPr>
          <w:rFonts w:ascii="Arial" w:hAnsi="Arial" w:cs="Arial"/>
          <w:sz w:val="20"/>
          <w:szCs w:val="20"/>
        </w:rPr>
        <w:t>ijska</w:t>
      </w:r>
      <w:r w:rsidR="00C7060A" w:rsidRPr="00521BE2">
        <w:rPr>
          <w:rFonts w:ascii="Arial" w:hAnsi="Arial" w:cs="Arial"/>
          <w:sz w:val="20"/>
          <w:szCs w:val="20"/>
        </w:rPr>
        <w:t xml:space="preserve"> doba za izvedena dela je 10 let</w:t>
      </w:r>
      <w:r w:rsidRPr="00521BE2">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6A72320A"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5C7C77">
        <w:rPr>
          <w:rFonts w:ascii="Arial" w:hAnsi="Arial" w:cs="Arial"/>
          <w:b/>
          <w:sz w:val="20"/>
          <w:szCs w:val="20"/>
        </w:rPr>
        <w:t>7</w:t>
      </w:r>
      <w:r w:rsidR="000A375C" w:rsidRPr="009E0549">
        <w:rPr>
          <w:rFonts w:ascii="Arial" w:hAnsi="Arial" w:cs="Arial"/>
          <w:b/>
          <w:sz w:val="20"/>
          <w:szCs w:val="20"/>
        </w:rPr>
        <w:t>. člen</w:t>
      </w:r>
    </w:p>
    <w:p w14:paraId="5E015AAF" w14:textId="23748B7F"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12B75C49"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18</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535641DC"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6551FA86" w14:textId="77777777" w:rsidR="0068358D" w:rsidRDefault="0068358D" w:rsidP="000A375C">
      <w:pPr>
        <w:autoSpaceDE w:val="0"/>
        <w:autoSpaceDN w:val="0"/>
        <w:adjustRightInd w:val="0"/>
        <w:spacing w:after="0" w:line="240" w:lineRule="auto"/>
        <w:jc w:val="both"/>
        <w:rPr>
          <w:rFonts w:ascii="Arial" w:hAnsi="Arial" w:cs="Arial"/>
          <w:sz w:val="20"/>
          <w:szCs w:val="20"/>
        </w:rPr>
      </w:pP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2404D6">
              <w:rPr>
                <w:rFonts w:ascii="Arial" w:hAnsi="Arial" w:cs="Arial"/>
                <w:b/>
                <w:sz w:val="20"/>
                <w:szCs w:val="20"/>
              </w:rPr>
              <w:t>ZAVAROVANJE SPLOŠNE ODGOVORNOSTI</w:t>
            </w:r>
          </w:p>
          <w:p w14:paraId="18EDB40C" w14:textId="0345FB7E" w:rsidR="007F7BD0" w:rsidRPr="002404D6" w:rsidRDefault="005C7C77"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19</w:t>
            </w:r>
            <w:r w:rsidR="0093681D" w:rsidRPr="002404D6">
              <w:rPr>
                <w:rFonts w:ascii="Arial" w:hAnsi="Arial" w:cs="Arial"/>
                <w:b/>
                <w:sz w:val="20"/>
                <w:szCs w:val="20"/>
              </w:rPr>
              <w:t>.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7BA92005" w14:textId="7BC903B2" w:rsidR="00F84A51" w:rsidRPr="0054437B" w:rsidRDefault="00302E57" w:rsidP="00302E57">
            <w:pPr>
              <w:tabs>
                <w:tab w:val="left" w:pos="0"/>
              </w:tabs>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XIV. </w:t>
            </w:r>
            <w:r w:rsidR="007F7BD0" w:rsidRPr="002404D6">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273C396F"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5C7C77">
              <w:rPr>
                <w:rFonts w:ascii="Arial" w:hAnsi="Arial" w:cs="Arial"/>
                <w:b/>
                <w:sz w:val="20"/>
                <w:szCs w:val="20"/>
              </w:rPr>
              <w:t>0</w:t>
            </w:r>
            <w:r w:rsidRPr="002404D6">
              <w:rPr>
                <w:rFonts w:ascii="Arial" w:hAnsi="Arial" w:cs="Arial"/>
                <w:b/>
                <w:sz w:val="20"/>
                <w:szCs w:val="20"/>
              </w:rPr>
              <w:t>.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lastRenderedPageBreak/>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lastRenderedPageBreak/>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3428137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1EC2FEA0"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5C7C77">
              <w:rPr>
                <w:rFonts w:ascii="Arial" w:hAnsi="Arial" w:cs="Arial"/>
                <w:b/>
                <w:sz w:val="20"/>
                <w:szCs w:val="20"/>
              </w:rPr>
              <w:t>1</w:t>
            </w:r>
            <w:r w:rsidRPr="002404D6">
              <w:rPr>
                <w:rFonts w:ascii="Arial" w:hAnsi="Arial" w:cs="Arial"/>
                <w:b/>
                <w:sz w:val="20"/>
                <w:szCs w:val="20"/>
              </w:rPr>
              <w:t>. člen</w:t>
            </w:r>
          </w:p>
        </w:tc>
      </w:tr>
      <w:tr w:rsidR="007F7BD0" w:rsidRPr="007F7BD0" w14:paraId="395E37E4" w14:textId="77777777" w:rsidTr="00751D98">
        <w:trPr>
          <w:trHeight w:val="125"/>
        </w:trPr>
        <w:tc>
          <w:tcPr>
            <w:tcW w:w="907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08C6E0FB"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5C7C77">
        <w:rPr>
          <w:rFonts w:ascii="Arial" w:hAnsi="Arial" w:cs="Arial"/>
          <w:b/>
          <w:sz w:val="20"/>
          <w:szCs w:val="20"/>
        </w:rPr>
        <w:t>2</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4DAA7FDB"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3</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31547B47" w14:textId="0FFF79B6" w:rsidR="00A66A8F" w:rsidRPr="008A69E9" w:rsidRDefault="00930121" w:rsidP="008A69E9">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2980DD9B" w14:textId="320CD50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lastRenderedPageBreak/>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5FD8182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4C53039" w:rsidR="000A375C" w:rsidRPr="009E0549"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w:t>
            </w:r>
            <w:proofErr w:type="spellStart"/>
            <w:r w:rsidR="00D7234D">
              <w:rPr>
                <w:rFonts w:ascii="Arial" w:hAnsi="Arial" w:cs="Arial"/>
                <w:sz w:val="20"/>
                <w:szCs w:val="20"/>
              </w:rPr>
              <w:t>Mobi</w:t>
            </w:r>
            <w:proofErr w:type="spellEnd"/>
            <w:r w:rsidR="00D7234D">
              <w:rPr>
                <w:rFonts w:ascii="Arial" w:hAnsi="Arial" w:cs="Arial"/>
                <w:sz w:val="20"/>
                <w:szCs w:val="20"/>
              </w:rPr>
              <w:t>:</w:t>
            </w:r>
            <w:r w:rsidR="000F67EA">
              <w:rPr>
                <w:rFonts w:ascii="Arial" w:hAnsi="Arial" w:cs="Arial"/>
                <w:sz w:val="20"/>
                <w:szCs w:val="20"/>
              </w:rPr>
              <w:t>……………….., e-pošta:………………..</w:t>
            </w:r>
          </w:p>
          <w:p w14:paraId="4AD0A76F" w14:textId="0A3FA9F7" w:rsidR="0022016A" w:rsidRDefault="0022016A" w:rsidP="00D7234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w:t>
            </w:r>
            <w:proofErr w:type="spellStart"/>
            <w:r w:rsidR="006F37B4">
              <w:rPr>
                <w:rFonts w:ascii="Arial" w:hAnsi="Arial" w:cs="Arial"/>
                <w:color w:val="000000" w:themeColor="text1"/>
                <w:sz w:val="20"/>
              </w:rPr>
              <w:t>Mobi</w:t>
            </w:r>
            <w:proofErr w:type="spellEnd"/>
            <w:r w:rsidR="006F37B4">
              <w:rPr>
                <w:rFonts w:ascii="Arial" w:hAnsi="Arial" w:cs="Arial"/>
                <w:color w:val="000000" w:themeColor="text1"/>
                <w:sz w:val="20"/>
              </w:rPr>
              <w:t>:</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4C85567E" w:rsidR="0022016A" w:rsidRPr="009E0549" w:rsidRDefault="0022016A" w:rsidP="002404D6">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r w:rsidR="00AC4F0D">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6CF97A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5</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4992A8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6</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6AEECF62"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99485C" w:rsidRPr="0099485C">
        <w:rPr>
          <w:rFonts w:ascii="Arial" w:hAnsi="Arial" w:cs="Arial"/>
          <w:b/>
          <w:sz w:val="20"/>
          <w:szCs w:val="20"/>
        </w:rPr>
        <w:t xml:space="preserve">Vgradnja sider v predorih </w:t>
      </w:r>
      <w:proofErr w:type="spellStart"/>
      <w:r w:rsidR="0099485C" w:rsidRPr="0099485C">
        <w:rPr>
          <w:rFonts w:ascii="Arial" w:hAnsi="Arial" w:cs="Arial"/>
          <w:b/>
          <w:sz w:val="20"/>
          <w:szCs w:val="20"/>
        </w:rPr>
        <w:t>Križiški</w:t>
      </w:r>
      <w:proofErr w:type="spellEnd"/>
      <w:r w:rsidR="0099485C" w:rsidRPr="0099485C">
        <w:rPr>
          <w:rFonts w:ascii="Arial" w:hAnsi="Arial" w:cs="Arial"/>
          <w:b/>
          <w:sz w:val="20"/>
          <w:szCs w:val="20"/>
        </w:rPr>
        <w:t xml:space="preserve">, </w:t>
      </w:r>
      <w:proofErr w:type="spellStart"/>
      <w:r w:rsidR="0099485C" w:rsidRPr="0099485C">
        <w:rPr>
          <w:rFonts w:ascii="Arial" w:hAnsi="Arial" w:cs="Arial"/>
          <w:b/>
          <w:sz w:val="20"/>
          <w:szCs w:val="20"/>
        </w:rPr>
        <w:t>Jurgovec</w:t>
      </w:r>
      <w:proofErr w:type="spellEnd"/>
      <w:r w:rsidR="0099485C" w:rsidRPr="0099485C">
        <w:rPr>
          <w:rFonts w:ascii="Arial" w:hAnsi="Arial" w:cs="Arial"/>
          <w:b/>
          <w:sz w:val="20"/>
          <w:szCs w:val="20"/>
        </w:rPr>
        <w:t xml:space="preserve"> in Ležeški na progi št. 50 Ljubljana – Sežana – </w:t>
      </w:r>
      <w:proofErr w:type="spellStart"/>
      <w:r w:rsidR="0099485C" w:rsidRPr="0099485C">
        <w:rPr>
          <w:rFonts w:ascii="Arial" w:hAnsi="Arial" w:cs="Arial"/>
          <w:b/>
          <w:sz w:val="20"/>
          <w:szCs w:val="20"/>
        </w:rPr>
        <w:t>d.m</w:t>
      </w:r>
      <w:proofErr w:type="spellEnd"/>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01E90861"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99485C" w:rsidRPr="0099485C">
        <w:rPr>
          <w:rFonts w:ascii="Arial" w:eastAsia="Batang" w:hAnsi="Arial" w:cs="Arial"/>
          <w:b/>
          <w:color w:val="000000"/>
          <w:sz w:val="20"/>
          <w:szCs w:val="20"/>
          <w:lang w:eastAsia="ko-KR"/>
        </w:rPr>
        <w:t xml:space="preserve">Vgradnja sider v predorih </w:t>
      </w:r>
      <w:proofErr w:type="spellStart"/>
      <w:r w:rsidR="0099485C" w:rsidRPr="0099485C">
        <w:rPr>
          <w:rFonts w:ascii="Arial" w:eastAsia="Batang" w:hAnsi="Arial" w:cs="Arial"/>
          <w:b/>
          <w:color w:val="000000"/>
          <w:sz w:val="20"/>
          <w:szCs w:val="20"/>
          <w:lang w:eastAsia="ko-KR"/>
        </w:rPr>
        <w:t>Križiški</w:t>
      </w:r>
      <w:proofErr w:type="spellEnd"/>
      <w:r w:rsidR="0099485C" w:rsidRPr="0099485C">
        <w:rPr>
          <w:rFonts w:ascii="Arial" w:eastAsia="Batang" w:hAnsi="Arial" w:cs="Arial"/>
          <w:b/>
          <w:color w:val="000000"/>
          <w:sz w:val="20"/>
          <w:szCs w:val="20"/>
          <w:lang w:eastAsia="ko-KR"/>
        </w:rPr>
        <w:t xml:space="preserve">, </w:t>
      </w:r>
      <w:proofErr w:type="spellStart"/>
      <w:r w:rsidR="0099485C" w:rsidRPr="0099485C">
        <w:rPr>
          <w:rFonts w:ascii="Arial" w:eastAsia="Batang" w:hAnsi="Arial" w:cs="Arial"/>
          <w:b/>
          <w:color w:val="000000"/>
          <w:sz w:val="20"/>
          <w:szCs w:val="20"/>
          <w:lang w:eastAsia="ko-KR"/>
        </w:rPr>
        <w:t>Jurgovec</w:t>
      </w:r>
      <w:proofErr w:type="spellEnd"/>
      <w:r w:rsidR="0099485C" w:rsidRPr="0099485C">
        <w:rPr>
          <w:rFonts w:ascii="Arial" w:eastAsia="Batang" w:hAnsi="Arial" w:cs="Arial"/>
          <w:b/>
          <w:color w:val="000000"/>
          <w:sz w:val="20"/>
          <w:szCs w:val="20"/>
          <w:lang w:eastAsia="ko-KR"/>
        </w:rPr>
        <w:t xml:space="preserve"> in Ležeški na progi št. 50 Ljubljana – Sežana – </w:t>
      </w:r>
      <w:proofErr w:type="spellStart"/>
      <w:r w:rsidR="0099485C" w:rsidRPr="0099485C">
        <w:rPr>
          <w:rFonts w:ascii="Arial" w:eastAsia="Batang" w:hAnsi="Arial" w:cs="Arial"/>
          <w:b/>
          <w:color w:val="000000"/>
          <w:sz w:val="20"/>
          <w:szCs w:val="20"/>
          <w:lang w:eastAsia="ko-KR"/>
        </w:rPr>
        <w:t>d.m</w:t>
      </w:r>
      <w:proofErr w:type="spellEnd"/>
      <w:r w:rsidR="0099485C" w:rsidRPr="0099485C">
        <w:rPr>
          <w:rFonts w:ascii="Arial" w:eastAsia="Batang" w:hAnsi="Arial" w:cs="Arial"/>
          <w:b/>
          <w:color w:val="000000"/>
          <w:sz w:val="20"/>
          <w:szCs w:val="20"/>
          <w:lang w:eastAsia="ko-KR"/>
        </w:rPr>
        <w:t>.«</w:t>
      </w:r>
      <w:r w:rsidR="0099485C">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10515061"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bookmarkStart w:id="5" w:name="_GoBack"/>
      <w:bookmarkEnd w:id="5"/>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0662DE4B"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000C52" w:rsidRPr="00000C52">
        <w:rPr>
          <w:rFonts w:ascii="Arial" w:hAnsi="Arial" w:cs="Arial"/>
          <w:b/>
          <w:bCs/>
          <w:sz w:val="20"/>
          <w:szCs w:val="20"/>
        </w:rPr>
        <w:t xml:space="preserve">Vgradnja sider v predorih </w:t>
      </w:r>
      <w:proofErr w:type="spellStart"/>
      <w:r w:rsidR="00000C52" w:rsidRPr="00000C52">
        <w:rPr>
          <w:rFonts w:ascii="Arial" w:hAnsi="Arial" w:cs="Arial"/>
          <w:b/>
          <w:bCs/>
          <w:sz w:val="20"/>
          <w:szCs w:val="20"/>
        </w:rPr>
        <w:t>Križiški</w:t>
      </w:r>
      <w:proofErr w:type="spellEnd"/>
      <w:r w:rsidR="00000C52" w:rsidRPr="00000C52">
        <w:rPr>
          <w:rFonts w:ascii="Arial" w:hAnsi="Arial" w:cs="Arial"/>
          <w:b/>
          <w:bCs/>
          <w:sz w:val="20"/>
          <w:szCs w:val="20"/>
        </w:rPr>
        <w:t xml:space="preserve">, </w:t>
      </w:r>
      <w:proofErr w:type="spellStart"/>
      <w:r w:rsidR="00000C52" w:rsidRPr="00000C52">
        <w:rPr>
          <w:rFonts w:ascii="Arial" w:hAnsi="Arial" w:cs="Arial"/>
          <w:b/>
          <w:bCs/>
          <w:sz w:val="20"/>
          <w:szCs w:val="20"/>
        </w:rPr>
        <w:t>Jurgovec</w:t>
      </w:r>
      <w:proofErr w:type="spellEnd"/>
      <w:r w:rsidR="00000C52" w:rsidRPr="00000C52">
        <w:rPr>
          <w:rFonts w:ascii="Arial" w:hAnsi="Arial" w:cs="Arial"/>
          <w:b/>
          <w:bCs/>
          <w:sz w:val="20"/>
          <w:szCs w:val="20"/>
        </w:rPr>
        <w:t xml:space="preserve"> in Ležeški na progi št. 50 Ljubljana – Sežana – </w:t>
      </w:r>
      <w:proofErr w:type="spellStart"/>
      <w:r w:rsidR="00000C52" w:rsidRPr="00000C52">
        <w:rPr>
          <w:rFonts w:ascii="Arial" w:hAnsi="Arial" w:cs="Arial"/>
          <w:b/>
          <w:bCs/>
          <w:sz w:val="20"/>
          <w:szCs w:val="20"/>
        </w:rPr>
        <w:t>d.m</w:t>
      </w:r>
      <w:proofErr w:type="spellEnd"/>
      <w:r w:rsidR="00000C52" w:rsidRPr="00000C52">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6" w:name="_Toc513809733"/>
      <w:r w:rsidRPr="009E0549">
        <w:rPr>
          <w:rFonts w:ascii="Arial" w:hAnsi="Arial" w:cs="Arial"/>
          <w:b/>
          <w:sz w:val="20"/>
          <w:szCs w:val="20"/>
        </w:rPr>
        <w:t>VZOREC GARANCIJE ZA RESNOST PONUDBE</w:t>
      </w:r>
      <w:bookmarkEnd w:id="6"/>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7" w:name="_Toc513809734"/>
      <w:r w:rsidRPr="009E0549">
        <w:rPr>
          <w:rFonts w:ascii="Arial" w:hAnsi="Arial" w:cs="Arial"/>
          <w:sz w:val="20"/>
          <w:szCs w:val="20"/>
        </w:rPr>
        <w:t>Obrazec zavarovanje za resnost ponudbe po EPGP-758</w:t>
      </w:r>
      <w:bookmarkEnd w:id="7"/>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F86E05">
        <w:rPr>
          <w:rFonts w:ascii="Arial" w:hAnsi="Arial" w:cs="Arial"/>
          <w:b/>
          <w:sz w:val="20"/>
          <w:szCs w:val="20"/>
        </w:rPr>
        <w:t>0</w:t>
      </w:r>
    </w:p>
    <w:p w14:paraId="7CDC9E18" w14:textId="77777777" w:rsidR="00FF218C" w:rsidRPr="009E0549" w:rsidRDefault="00FF218C" w:rsidP="00FF218C">
      <w:pPr>
        <w:spacing w:after="0"/>
        <w:jc w:val="center"/>
        <w:rPr>
          <w:rFonts w:ascii="Arial" w:hAnsi="Arial" w:cs="Arial"/>
          <w:b/>
          <w:color w:val="0D0D0D"/>
          <w:sz w:val="20"/>
          <w:szCs w:val="20"/>
        </w:rPr>
      </w:pPr>
      <w:r w:rsidRPr="009E0549">
        <w:rPr>
          <w:rFonts w:ascii="Arial" w:hAnsi="Arial" w:cs="Arial"/>
          <w:b/>
          <w:color w:val="0D0D0D"/>
          <w:sz w:val="20"/>
          <w:szCs w:val="20"/>
        </w:rPr>
        <w:t>MENIČNA IZJAVA ZA ODPRAVO NAPAK V GARANCIJSKEM ROKU                           (VZOREC)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596C671A" w14:textId="77777777" w:rsidR="00FF218C" w:rsidRPr="009E0549" w:rsidRDefault="00FF218C" w:rsidP="00FF218C">
      <w:pPr>
        <w:spacing w:after="0"/>
        <w:rPr>
          <w:rFonts w:ascii="Arial" w:hAnsi="Arial" w:cs="Arial"/>
          <w:color w:val="0D0D0D"/>
          <w:sz w:val="20"/>
          <w:szCs w:val="20"/>
        </w:rPr>
      </w:pP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07CB14DD" w14:textId="14E90494"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8C559C" w:rsidRPr="008C559C">
        <w:rPr>
          <w:rFonts w:ascii="Arial" w:hAnsi="Arial" w:cs="Arial"/>
          <w:b/>
          <w:color w:val="0D0D0D"/>
          <w:sz w:val="20"/>
          <w:szCs w:val="20"/>
        </w:rPr>
        <w:t xml:space="preserve">Vgradnja sider v predorih </w:t>
      </w:r>
      <w:proofErr w:type="spellStart"/>
      <w:r w:rsidR="008C559C" w:rsidRPr="008C559C">
        <w:rPr>
          <w:rFonts w:ascii="Arial" w:hAnsi="Arial" w:cs="Arial"/>
          <w:b/>
          <w:color w:val="0D0D0D"/>
          <w:sz w:val="20"/>
          <w:szCs w:val="20"/>
        </w:rPr>
        <w:t>Križiški</w:t>
      </w:r>
      <w:proofErr w:type="spellEnd"/>
      <w:r w:rsidR="008C559C" w:rsidRPr="008C559C">
        <w:rPr>
          <w:rFonts w:ascii="Arial" w:hAnsi="Arial" w:cs="Arial"/>
          <w:b/>
          <w:color w:val="0D0D0D"/>
          <w:sz w:val="20"/>
          <w:szCs w:val="20"/>
        </w:rPr>
        <w:t xml:space="preserve">, </w:t>
      </w:r>
      <w:proofErr w:type="spellStart"/>
      <w:r w:rsidR="008C559C" w:rsidRPr="008C559C">
        <w:rPr>
          <w:rFonts w:ascii="Arial" w:hAnsi="Arial" w:cs="Arial"/>
          <w:b/>
          <w:color w:val="0D0D0D"/>
          <w:sz w:val="20"/>
          <w:szCs w:val="20"/>
        </w:rPr>
        <w:t>Jurgovec</w:t>
      </w:r>
      <w:proofErr w:type="spellEnd"/>
      <w:r w:rsidR="008C559C" w:rsidRPr="008C559C">
        <w:rPr>
          <w:rFonts w:ascii="Arial" w:hAnsi="Arial" w:cs="Arial"/>
          <w:b/>
          <w:color w:val="0D0D0D"/>
          <w:sz w:val="20"/>
          <w:szCs w:val="20"/>
        </w:rPr>
        <w:t xml:space="preserve"> in Ležeški na progi št. 50 Ljubljana – Sežana – </w:t>
      </w:r>
      <w:proofErr w:type="spellStart"/>
      <w:r w:rsidR="008C559C" w:rsidRPr="008C559C">
        <w:rPr>
          <w:rFonts w:ascii="Arial" w:hAnsi="Arial" w:cs="Arial"/>
          <w:b/>
          <w:color w:val="0D0D0D"/>
          <w:sz w:val="20"/>
          <w:szCs w:val="20"/>
        </w:rPr>
        <w:t>d.m</w:t>
      </w:r>
      <w:proofErr w:type="spellEnd"/>
      <w:r w:rsidR="008C559C" w:rsidRPr="008C559C">
        <w:rPr>
          <w:rFonts w:ascii="Arial" w:hAnsi="Arial" w:cs="Arial"/>
          <w:b/>
          <w:color w:val="0D0D0D"/>
          <w:sz w:val="20"/>
          <w:szCs w:val="20"/>
        </w:rPr>
        <w:t>.«</w:t>
      </w:r>
      <w:r w:rsidR="008C559C">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14EC092D"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77777777" w:rsidR="00FF218C" w:rsidRPr="009E0549"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3B123F7A" w:rsidR="00FF218C" w:rsidRPr="009E0549" w:rsidRDefault="00FF218C" w:rsidP="00556B7D">
      <w:pPr>
        <w:numPr>
          <w:ilvl w:val="0"/>
          <w:numId w:val="19"/>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w:t>
      </w:r>
      <w:r w:rsidR="00AE2EB1">
        <w:rPr>
          <w:rFonts w:ascii="Arial" w:hAnsi="Arial" w:cs="Arial"/>
          <w:color w:val="0D0D0D"/>
          <w:sz w:val="20"/>
          <w:szCs w:val="20"/>
        </w:rPr>
        <w:t xml:space="preserve"> </w:t>
      </w:r>
      <w:r w:rsidR="00AE2EB1" w:rsidRPr="00A57772">
        <w:rPr>
          <w:rFonts w:ascii="Arial" w:hAnsi="Arial" w:cs="Arial"/>
          <w:sz w:val="20"/>
          <w:szCs w:val="20"/>
        </w:rPr>
        <w:t>dela</w:t>
      </w:r>
      <w:r w:rsidR="00AE2EB1">
        <w:rPr>
          <w:rFonts w:ascii="Arial" w:hAnsi="Arial" w:cs="Arial"/>
          <w:color w:val="0D0D0D"/>
          <w:sz w:val="20"/>
          <w:szCs w:val="20"/>
        </w:rPr>
        <w:t xml:space="preserve"> </w:t>
      </w:r>
      <w:r w:rsidRPr="009E0549">
        <w:rPr>
          <w:rFonts w:ascii="Arial" w:hAnsi="Arial" w:cs="Arial"/>
          <w:color w:val="0D0D0D"/>
          <w:sz w:val="20"/>
          <w:szCs w:val="20"/>
        </w:rPr>
        <w:t>po zgoraj citirani pogodbi</w:t>
      </w:r>
      <w:r w:rsidR="00F724A2" w:rsidRPr="009E0549">
        <w:rPr>
          <w:rFonts w:ascii="Arial" w:hAnsi="Arial" w:cs="Arial"/>
          <w:color w:val="00B050"/>
          <w:sz w:val="20"/>
          <w:szCs w:val="20"/>
        </w:rPr>
        <w:t>;</w:t>
      </w:r>
    </w:p>
    <w:p w14:paraId="36B38D06" w14:textId="52D5400A" w:rsidR="00FF218C" w:rsidRPr="009E0549" w:rsidRDefault="00FF218C" w:rsidP="00556B7D">
      <w:pPr>
        <w:numPr>
          <w:ilvl w:val="0"/>
          <w:numId w:val="19"/>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0F0CB62A" w:rsidR="00FF218C"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75B53229" w14:textId="77777777" w:rsidR="008260D8" w:rsidRPr="009E0549" w:rsidRDefault="008260D8" w:rsidP="00FF218C">
      <w:pPr>
        <w:pStyle w:val="Telobesedila"/>
        <w:tabs>
          <w:tab w:val="left" w:pos="9071"/>
        </w:tabs>
        <w:spacing w:after="0"/>
        <w:ind w:right="-1"/>
        <w:rPr>
          <w:rFonts w:ascii="Arial" w:hAnsi="Arial" w:cs="Arial"/>
          <w:color w:val="0D0D0D"/>
          <w:sz w:val="20"/>
          <w:szCs w:val="20"/>
        </w:rPr>
      </w:pPr>
    </w:p>
    <w:p w14:paraId="6F1273BA" w14:textId="7042A415" w:rsidR="00FF218C"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8" w:name="_Hlk125544442"/>
      <w:r w:rsidR="008C40AE" w:rsidRPr="00EA68E9">
        <w:rPr>
          <w:rFonts w:ascii="Arial" w:hAnsi="Arial" w:cs="Arial"/>
          <w:sz w:val="20"/>
          <w:szCs w:val="20"/>
        </w:rPr>
        <w:t xml:space="preserve">Garancijski rok je 10 let </w:t>
      </w:r>
      <w:r w:rsidRPr="008C40AE">
        <w:rPr>
          <w:rFonts w:ascii="Arial" w:hAnsi="Arial" w:cs="Arial"/>
          <w:sz w:val="20"/>
          <w:szCs w:val="20"/>
        </w:rPr>
        <w:t>od prevzema pogodbenih storitev</w:t>
      </w:r>
      <w:bookmarkEnd w:id="8"/>
      <w:r w:rsidRPr="008C40AE">
        <w:rPr>
          <w:rFonts w:ascii="Arial" w:hAnsi="Arial" w:cs="Arial"/>
          <w:sz w:val="20"/>
          <w:szCs w:val="20"/>
        </w:rPr>
        <w:t>.</w:t>
      </w:r>
    </w:p>
    <w:p w14:paraId="479DA021" w14:textId="77777777" w:rsidR="00CE061B" w:rsidRPr="008C40AE" w:rsidRDefault="00CE061B" w:rsidP="00FF218C">
      <w:pPr>
        <w:spacing w:after="0" w:line="240" w:lineRule="auto"/>
        <w:jc w:val="both"/>
        <w:rPr>
          <w:rFonts w:ascii="Arial" w:hAnsi="Arial" w:cs="Arial"/>
          <w:sz w:val="20"/>
          <w:szCs w:val="20"/>
        </w:rPr>
      </w:pP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9" w:name="_Toc513809735"/>
      <w:r w:rsidRPr="009E0549">
        <w:rPr>
          <w:rFonts w:ascii="Arial" w:hAnsi="Arial" w:cs="Arial"/>
          <w:b/>
          <w:color w:val="000000" w:themeColor="text1"/>
          <w:sz w:val="20"/>
          <w:szCs w:val="20"/>
        </w:rPr>
        <w:lastRenderedPageBreak/>
        <w:t xml:space="preserve">OBRAZEC </w:t>
      </w:r>
      <w:bookmarkEnd w:id="9"/>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0" w:name="_Toc275246068"/>
      <w:bookmarkStart w:id="11" w:name="_Toc386189392"/>
      <w:bookmarkStart w:id="12" w:name="_Toc445199915"/>
      <w:r w:rsidRPr="009E0549">
        <w:rPr>
          <w:rFonts w:ascii="Arial" w:hAnsi="Arial" w:cs="Arial"/>
          <w:color w:val="000000" w:themeColor="text1"/>
          <w:sz w:val="20"/>
        </w:rPr>
        <w:t>REFERENCE</w:t>
      </w:r>
      <w:bookmarkEnd w:id="10"/>
      <w:bookmarkEnd w:id="11"/>
      <w:bookmarkEnd w:id="12"/>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35C15246" w14:textId="1EAC4220" w:rsidR="008752A8" w:rsidRPr="00DC01FE"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Pr>
          <w:rFonts w:ascii="Arial" w:hAnsi="Arial" w:cs="Arial"/>
          <w:color w:val="000000" w:themeColor="text1"/>
          <w:sz w:val="20"/>
          <w:szCs w:val="20"/>
        </w:rPr>
        <w:t>petih</w:t>
      </w:r>
      <w:r>
        <w:rPr>
          <w:rFonts w:ascii="Arial" w:hAnsi="Arial" w:cs="Arial"/>
          <w:color w:val="000000" w:themeColor="text1"/>
          <w:sz w:val="20"/>
          <w:szCs w:val="20"/>
        </w:rPr>
        <w:t xml:space="preserve"> (</w:t>
      </w:r>
      <w:r w:rsidR="00DD3043">
        <w:rPr>
          <w:rFonts w:ascii="Arial" w:hAnsi="Arial" w:cs="Arial"/>
          <w:color w:val="000000" w:themeColor="text1"/>
          <w:sz w:val="20"/>
          <w:szCs w:val="20"/>
        </w:rPr>
        <w:t>5</w:t>
      </w:r>
      <w:r>
        <w:rPr>
          <w:rFonts w:ascii="Arial" w:hAnsi="Arial" w:cs="Arial"/>
          <w:color w:val="000000" w:themeColor="text1"/>
          <w:sz w:val="20"/>
          <w:szCs w:val="20"/>
        </w:rPr>
        <w:t>)</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 xml:space="preserve">kvalitetno dokončal </w:t>
      </w:r>
      <w:r w:rsidR="00C518FE" w:rsidRPr="00C518FE">
        <w:rPr>
          <w:rFonts w:ascii="Arial" w:hAnsi="Arial" w:cs="Arial"/>
          <w:color w:val="000000" w:themeColor="text1"/>
          <w:sz w:val="20"/>
          <w:szCs w:val="20"/>
        </w:rPr>
        <w:t xml:space="preserve">vsaj dve sanaciji predora na cestni ali železniški infrastrukturi v skupni vrednosti vsaj </w:t>
      </w:r>
      <w:r w:rsidR="00DD3043">
        <w:rPr>
          <w:rFonts w:ascii="Arial" w:hAnsi="Arial" w:cs="Arial"/>
          <w:color w:val="000000" w:themeColor="text1"/>
          <w:sz w:val="20"/>
          <w:szCs w:val="20"/>
        </w:rPr>
        <w:t>500</w:t>
      </w:r>
      <w:r w:rsidR="00C518FE" w:rsidRPr="00C518FE">
        <w:rPr>
          <w:rFonts w:ascii="Arial" w:hAnsi="Arial" w:cs="Arial"/>
          <w:color w:val="000000" w:themeColor="text1"/>
          <w:sz w:val="20"/>
          <w:szCs w:val="20"/>
        </w:rPr>
        <w:t>.000</w:t>
      </w:r>
      <w:r w:rsidR="00C518FE">
        <w:rPr>
          <w:rFonts w:ascii="Arial" w:hAnsi="Arial" w:cs="Arial"/>
          <w:color w:val="000000" w:themeColor="text1"/>
          <w:sz w:val="20"/>
          <w:szCs w:val="20"/>
        </w:rPr>
        <w:t>,00</w:t>
      </w:r>
      <w:r w:rsidR="00C518FE" w:rsidRPr="00C518FE">
        <w:rPr>
          <w:rFonts w:ascii="Arial" w:hAnsi="Arial" w:cs="Arial"/>
          <w:color w:val="000000" w:themeColor="text1"/>
          <w:sz w:val="20"/>
          <w:szCs w:val="20"/>
        </w:rPr>
        <w:t xml:space="preserve"> EUR brez DDV.</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4D0CA354"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sanaciji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predora</w:t>
      </w:r>
      <w:proofErr w:type="spellEnd"/>
      <w:r w:rsidR="00190867" w:rsidRPr="00190867">
        <w:rPr>
          <w:rFonts w:ascii="Arial" w:hAnsi="Arial" w:cs="Arial"/>
          <w:b/>
          <w:color w:val="000000" w:themeColor="text1"/>
          <w:sz w:val="20"/>
          <w:szCs w:val="20"/>
          <w:u w:val="single"/>
          <w:lang w:val="de-DE"/>
        </w:rPr>
        <w:t xml:space="preserve"> na </w:t>
      </w:r>
      <w:proofErr w:type="spellStart"/>
      <w:r w:rsidR="00190867" w:rsidRPr="00190867">
        <w:rPr>
          <w:rFonts w:ascii="Arial" w:hAnsi="Arial" w:cs="Arial"/>
          <w:b/>
          <w:color w:val="000000" w:themeColor="text1"/>
          <w:sz w:val="20"/>
          <w:szCs w:val="20"/>
          <w:u w:val="single"/>
          <w:lang w:val="de-DE"/>
        </w:rPr>
        <w:t>cestni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ali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železniški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infrastrukturi</w:t>
      </w:r>
      <w:proofErr w:type="spellEnd"/>
      <w:r w:rsidR="00190867">
        <w:rPr>
          <w:rFonts w:ascii="Arial" w:hAnsi="Arial" w:cs="Arial"/>
          <w:b/>
          <w:color w:val="000000" w:themeColor="text1"/>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5ECF9E73"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E20FCD" w:rsidRPr="00E20FCD">
        <w:rPr>
          <w:rFonts w:ascii="Arial" w:hAnsi="Arial" w:cs="Arial"/>
          <w:b/>
          <w:iCs/>
          <w:color w:val="000000"/>
          <w:sz w:val="20"/>
          <w:szCs w:val="20"/>
        </w:rPr>
        <w:t xml:space="preserve">Vgradnja sider v predorih </w:t>
      </w:r>
      <w:proofErr w:type="spellStart"/>
      <w:r w:rsidR="00E20FCD" w:rsidRPr="00E20FCD">
        <w:rPr>
          <w:rFonts w:ascii="Arial" w:hAnsi="Arial" w:cs="Arial"/>
          <w:b/>
          <w:iCs/>
          <w:color w:val="000000"/>
          <w:sz w:val="20"/>
          <w:szCs w:val="20"/>
        </w:rPr>
        <w:t>Križiški</w:t>
      </w:r>
      <w:proofErr w:type="spellEnd"/>
      <w:r w:rsidR="00E20FCD" w:rsidRPr="00E20FCD">
        <w:rPr>
          <w:rFonts w:ascii="Arial" w:hAnsi="Arial" w:cs="Arial"/>
          <w:b/>
          <w:iCs/>
          <w:color w:val="000000"/>
          <w:sz w:val="20"/>
          <w:szCs w:val="20"/>
        </w:rPr>
        <w:t xml:space="preserve">, </w:t>
      </w:r>
      <w:proofErr w:type="spellStart"/>
      <w:r w:rsidR="00E20FCD" w:rsidRPr="00E20FCD">
        <w:rPr>
          <w:rFonts w:ascii="Arial" w:hAnsi="Arial" w:cs="Arial"/>
          <w:b/>
          <w:iCs/>
          <w:color w:val="000000"/>
          <w:sz w:val="20"/>
          <w:szCs w:val="20"/>
        </w:rPr>
        <w:t>Jurgovec</w:t>
      </w:r>
      <w:proofErr w:type="spellEnd"/>
      <w:r w:rsidR="00E20FCD" w:rsidRPr="00E20FCD">
        <w:rPr>
          <w:rFonts w:ascii="Arial" w:hAnsi="Arial" w:cs="Arial"/>
          <w:b/>
          <w:iCs/>
          <w:color w:val="000000"/>
          <w:sz w:val="20"/>
          <w:szCs w:val="20"/>
        </w:rPr>
        <w:t xml:space="preserve"> in Ležeški na progi št. 50 Ljubljana – Sežana – </w:t>
      </w:r>
      <w:proofErr w:type="spellStart"/>
      <w:r w:rsidR="00E20FCD" w:rsidRPr="00E20FCD">
        <w:rPr>
          <w:rFonts w:ascii="Arial" w:hAnsi="Arial" w:cs="Arial"/>
          <w:b/>
          <w:iCs/>
          <w:color w:val="000000"/>
          <w:sz w:val="20"/>
          <w:szCs w:val="20"/>
        </w:rPr>
        <w:t>d.m</w:t>
      </w:r>
      <w:proofErr w:type="spellEnd"/>
      <w:r w:rsidR="00E20FCD" w:rsidRPr="00E20FCD">
        <w:rPr>
          <w:rFonts w:ascii="Arial" w:hAnsi="Arial" w:cs="Arial"/>
          <w:b/>
          <w:iCs/>
          <w:color w:val="000000"/>
          <w:sz w:val="20"/>
          <w:szCs w:val="20"/>
        </w:rPr>
        <w:t>.</w:t>
      </w:r>
      <w:r w:rsidR="00F66A8F">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3"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69B1C5FE"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3"/>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19FAC843" w:rsidR="009E0CAB" w:rsidRPr="00F2095C" w:rsidRDefault="001436A1" w:rsidP="001709A6">
      <w:pPr>
        <w:spacing w:after="0" w:line="240" w:lineRule="auto"/>
        <w:jc w:val="both"/>
        <w:rPr>
          <w:rFonts w:ascii="Arial" w:hAnsi="Arial" w:cs="Arial"/>
          <w:color w:val="548DD4" w:themeColor="text2" w:themeTint="99"/>
          <w:sz w:val="20"/>
          <w:szCs w:val="20"/>
        </w:rPr>
      </w:pPr>
      <w:r w:rsidRPr="001436A1">
        <w:rPr>
          <w:rFonts w:ascii="Arial" w:hAnsi="Arial" w:cs="Arial"/>
          <w:sz w:val="20"/>
          <w:szCs w:val="20"/>
        </w:rPr>
        <w:t xml:space="preserve">Vodja del mora imeti vsaj dve (2) osebni referenci na področju sanacije predora na cestni ali železniški infrastrukturi, v zadnjih petih (5) letih pred dnevom objave tega </w:t>
      </w:r>
      <w:r w:rsidR="00AC462A">
        <w:rPr>
          <w:rFonts w:ascii="Arial" w:hAnsi="Arial" w:cs="Arial"/>
          <w:sz w:val="20"/>
          <w:szCs w:val="20"/>
        </w:rPr>
        <w:t xml:space="preserve">javnega </w:t>
      </w:r>
      <w:r w:rsidRPr="001436A1">
        <w:rPr>
          <w:rFonts w:ascii="Arial" w:hAnsi="Arial" w:cs="Arial"/>
          <w:sz w:val="20"/>
          <w:szCs w:val="20"/>
        </w:rPr>
        <w:t>naročila,</w:t>
      </w:r>
      <w:r w:rsidR="002A268A">
        <w:rPr>
          <w:rFonts w:ascii="Arial" w:hAnsi="Arial" w:cs="Arial"/>
          <w:sz w:val="20"/>
          <w:szCs w:val="20"/>
        </w:rPr>
        <w:t xml:space="preserve"> </w:t>
      </w:r>
      <w:r w:rsidRPr="001436A1">
        <w:rPr>
          <w:rFonts w:ascii="Arial" w:hAnsi="Arial" w:cs="Arial"/>
          <w:sz w:val="20"/>
          <w:szCs w:val="20"/>
        </w:rPr>
        <w:t>v skupni vrednosti vsaj 500.000,00 EUR brez DDV ali več, ki morata biti potrjeni s strani naročnika referenčnega posla.</w:t>
      </w: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lastRenderedPageBreak/>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7F5B609D" w:rsidR="009E0CAB" w:rsidRPr="000417FE" w:rsidRDefault="00661BB2"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76AA706C" w14:textId="77777777" w:rsidR="009E0CAB" w:rsidRDefault="009E0CAB" w:rsidP="00751D98">
            <w:pPr>
              <w:rPr>
                <w:rFonts w:ascii="Arial" w:hAnsi="Arial" w:cs="Arial"/>
                <w:bCs/>
                <w:iCs/>
                <w:sz w:val="20"/>
                <w:szCs w:val="22"/>
              </w:rPr>
            </w:pPr>
            <w:r>
              <w:rPr>
                <w:rFonts w:ascii="Arial" w:hAnsi="Arial" w:cs="Arial"/>
                <w:bCs/>
                <w:iCs/>
                <w:sz w:val="20"/>
                <w:szCs w:val="22"/>
              </w:rPr>
              <w:t>Delavec 5:</w:t>
            </w:r>
          </w:p>
          <w:p w14:paraId="76904902" w14:textId="194C3687" w:rsidR="00661BB2" w:rsidRDefault="00661BB2" w:rsidP="00751D98">
            <w:pPr>
              <w:rPr>
                <w:rFonts w:ascii="Arial" w:hAnsi="Arial" w:cs="Arial"/>
                <w:bCs/>
                <w:iCs/>
                <w:sz w:val="20"/>
                <w:szCs w:val="22"/>
              </w:rPr>
            </w:pPr>
            <w:r>
              <w:rPr>
                <w:rFonts w:ascii="Arial" w:hAnsi="Arial" w:cs="Arial"/>
                <w:bCs/>
                <w:iCs/>
                <w:sz w:val="20"/>
                <w:szCs w:val="22"/>
              </w:rPr>
              <w:t>Delavec 6:</w:t>
            </w:r>
          </w:p>
          <w:p w14:paraId="4A4AC8DC" w14:textId="77777777" w:rsidR="00661BB2" w:rsidRDefault="00661BB2" w:rsidP="00751D98">
            <w:pPr>
              <w:rPr>
                <w:rFonts w:ascii="Arial" w:hAnsi="Arial" w:cs="Arial"/>
                <w:bCs/>
                <w:iCs/>
                <w:sz w:val="20"/>
                <w:szCs w:val="22"/>
              </w:rPr>
            </w:pPr>
            <w:r>
              <w:rPr>
                <w:rFonts w:ascii="Arial" w:hAnsi="Arial" w:cs="Arial"/>
                <w:bCs/>
                <w:iCs/>
                <w:sz w:val="20"/>
                <w:szCs w:val="22"/>
              </w:rPr>
              <w:t>Delavec 7:</w:t>
            </w:r>
          </w:p>
          <w:p w14:paraId="6D1C7F98" w14:textId="77777777" w:rsidR="00661BB2" w:rsidRDefault="00661BB2" w:rsidP="00751D98">
            <w:pPr>
              <w:rPr>
                <w:rFonts w:ascii="Arial" w:hAnsi="Arial" w:cs="Arial"/>
                <w:bCs/>
                <w:iCs/>
                <w:sz w:val="20"/>
                <w:szCs w:val="22"/>
              </w:rPr>
            </w:pPr>
            <w:r>
              <w:rPr>
                <w:rFonts w:ascii="Arial" w:hAnsi="Arial" w:cs="Arial"/>
                <w:bCs/>
                <w:iCs/>
                <w:sz w:val="20"/>
                <w:szCs w:val="22"/>
              </w:rPr>
              <w:t>Delavec 8:</w:t>
            </w:r>
          </w:p>
          <w:p w14:paraId="3669338F" w14:textId="77777777" w:rsidR="00661BB2" w:rsidRDefault="00661BB2" w:rsidP="00751D98">
            <w:pPr>
              <w:rPr>
                <w:rFonts w:ascii="Arial" w:hAnsi="Arial" w:cs="Arial"/>
                <w:bCs/>
                <w:iCs/>
                <w:sz w:val="20"/>
                <w:szCs w:val="22"/>
              </w:rPr>
            </w:pPr>
            <w:r>
              <w:rPr>
                <w:rFonts w:ascii="Arial" w:hAnsi="Arial" w:cs="Arial"/>
                <w:bCs/>
                <w:iCs/>
                <w:sz w:val="20"/>
                <w:szCs w:val="22"/>
              </w:rPr>
              <w:t>Delavec 9:</w:t>
            </w:r>
          </w:p>
          <w:p w14:paraId="412DC154" w14:textId="19073B9A" w:rsidR="00661BB2" w:rsidRPr="00661BB2" w:rsidRDefault="00661BB2" w:rsidP="00751D98">
            <w:pPr>
              <w:rPr>
                <w:rFonts w:ascii="Arial" w:hAnsi="Arial" w:cs="Arial"/>
                <w:bCs/>
                <w:iCs/>
                <w:sz w:val="20"/>
                <w:szCs w:val="22"/>
              </w:rPr>
            </w:pPr>
            <w:r>
              <w:rPr>
                <w:rFonts w:ascii="Arial" w:hAnsi="Arial" w:cs="Arial"/>
                <w:bCs/>
                <w:iCs/>
                <w:sz w:val="20"/>
                <w:szCs w:val="22"/>
              </w:rPr>
              <w:t>Delavec 10:</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1FA1343E"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5A2900" w:rsidRPr="005A2900">
        <w:rPr>
          <w:rFonts w:ascii="Arial" w:hAnsi="Arial" w:cs="Arial"/>
          <w:b/>
          <w:sz w:val="20"/>
          <w:szCs w:val="20"/>
        </w:rPr>
        <w:t xml:space="preserve">Vgradnja sider v predorih </w:t>
      </w:r>
      <w:proofErr w:type="spellStart"/>
      <w:r w:rsidR="005A2900" w:rsidRPr="005A2900">
        <w:rPr>
          <w:rFonts w:ascii="Arial" w:hAnsi="Arial" w:cs="Arial"/>
          <w:b/>
          <w:sz w:val="20"/>
          <w:szCs w:val="20"/>
        </w:rPr>
        <w:t>Križiški</w:t>
      </w:r>
      <w:proofErr w:type="spellEnd"/>
      <w:r w:rsidR="005A2900" w:rsidRPr="005A2900">
        <w:rPr>
          <w:rFonts w:ascii="Arial" w:hAnsi="Arial" w:cs="Arial"/>
          <w:b/>
          <w:sz w:val="20"/>
          <w:szCs w:val="20"/>
        </w:rPr>
        <w:t xml:space="preserve">, </w:t>
      </w:r>
      <w:proofErr w:type="spellStart"/>
      <w:r w:rsidR="005A2900" w:rsidRPr="005A2900">
        <w:rPr>
          <w:rFonts w:ascii="Arial" w:hAnsi="Arial" w:cs="Arial"/>
          <w:b/>
          <w:sz w:val="20"/>
          <w:szCs w:val="20"/>
        </w:rPr>
        <w:t>Jurgovec</w:t>
      </w:r>
      <w:proofErr w:type="spellEnd"/>
      <w:r w:rsidR="005A2900" w:rsidRPr="005A2900">
        <w:rPr>
          <w:rFonts w:ascii="Arial" w:hAnsi="Arial" w:cs="Arial"/>
          <w:b/>
          <w:sz w:val="20"/>
          <w:szCs w:val="20"/>
        </w:rPr>
        <w:t xml:space="preserve"> in Ležeški na progi št. 50 Ljubljana – Sežana – </w:t>
      </w:r>
      <w:proofErr w:type="spellStart"/>
      <w:r w:rsidR="005A2900" w:rsidRPr="005A2900">
        <w:rPr>
          <w:rFonts w:ascii="Arial" w:hAnsi="Arial" w:cs="Arial"/>
          <w:b/>
          <w:sz w:val="20"/>
          <w:szCs w:val="20"/>
        </w:rPr>
        <w:t>d.m</w:t>
      </w:r>
      <w:proofErr w:type="spellEnd"/>
      <w:r w:rsidR="005A2900" w:rsidRPr="005A2900">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315289E7" w14:textId="5FE75C0D" w:rsidR="00EA2BDF" w:rsidRDefault="00EA2BDF" w:rsidP="00556B7D">
      <w:pPr>
        <w:pStyle w:val="Naslov4"/>
        <w:numPr>
          <w:ilvl w:val="0"/>
          <w:numId w:val="33"/>
        </w:numPr>
        <w:jc w:val="both"/>
        <w:rPr>
          <w:rFonts w:ascii="Arial" w:hAnsi="Arial" w:cs="Arial"/>
          <w:b/>
          <w:i w:val="0"/>
          <w:iCs w:val="0"/>
          <w:sz w:val="20"/>
          <w:szCs w:val="20"/>
        </w:rPr>
      </w:pPr>
      <w:r w:rsidRPr="00EA2BDF">
        <w:rPr>
          <w:rFonts w:ascii="Arial" w:hAnsi="Arial" w:cs="Arial"/>
          <w:b/>
          <w:i w:val="0"/>
          <w:iCs w:val="0"/>
          <w:sz w:val="20"/>
          <w:szCs w:val="20"/>
        </w:rPr>
        <w:t>Opis</w:t>
      </w:r>
      <w:r w:rsidR="00F74605">
        <w:rPr>
          <w:rFonts w:ascii="Arial" w:hAnsi="Arial" w:cs="Arial"/>
          <w:b/>
          <w:i w:val="0"/>
          <w:iCs w:val="0"/>
          <w:sz w:val="20"/>
          <w:szCs w:val="20"/>
        </w:rPr>
        <w:t xml:space="preserve"> obstoječega stanja</w:t>
      </w:r>
    </w:p>
    <w:p w14:paraId="2E8C0C64" w14:textId="7B805BE3" w:rsidR="001302CD" w:rsidRPr="001302CD" w:rsidRDefault="001302CD" w:rsidP="001302CD">
      <w:pPr>
        <w:jc w:val="both"/>
        <w:rPr>
          <w:rFonts w:ascii="Arial" w:hAnsi="Arial" w:cs="Arial"/>
          <w:sz w:val="20"/>
          <w:szCs w:val="20"/>
        </w:rPr>
      </w:pPr>
      <w:r w:rsidRPr="001302CD">
        <w:rPr>
          <w:rFonts w:ascii="Arial" w:hAnsi="Arial" w:cs="Arial"/>
          <w:sz w:val="20"/>
          <w:szCs w:val="20"/>
        </w:rPr>
        <w:t xml:space="preserve">Na glavni železniški progi št. 50 Ljubljana – Sežana – </w:t>
      </w:r>
      <w:proofErr w:type="spellStart"/>
      <w:r w:rsidRPr="001302CD">
        <w:rPr>
          <w:rFonts w:ascii="Arial" w:hAnsi="Arial" w:cs="Arial"/>
          <w:sz w:val="20"/>
          <w:szCs w:val="20"/>
        </w:rPr>
        <w:t>d.m</w:t>
      </w:r>
      <w:proofErr w:type="spellEnd"/>
      <w:r w:rsidRPr="001302CD">
        <w:rPr>
          <w:rFonts w:ascii="Arial" w:hAnsi="Arial" w:cs="Arial"/>
          <w:sz w:val="20"/>
          <w:szCs w:val="20"/>
        </w:rPr>
        <w:t xml:space="preserve">. se nahajajo trije predori, in sicer predor </w:t>
      </w:r>
      <w:proofErr w:type="spellStart"/>
      <w:r w:rsidRPr="001302CD">
        <w:rPr>
          <w:rFonts w:ascii="Arial" w:hAnsi="Arial" w:cs="Arial"/>
          <w:sz w:val="20"/>
          <w:szCs w:val="20"/>
        </w:rPr>
        <w:t>Križiški</w:t>
      </w:r>
      <w:proofErr w:type="spellEnd"/>
      <w:r w:rsidRPr="001302CD">
        <w:rPr>
          <w:rFonts w:ascii="Arial" w:hAnsi="Arial" w:cs="Arial"/>
          <w:sz w:val="20"/>
          <w:szCs w:val="20"/>
        </w:rPr>
        <w:t xml:space="preserve"> dolžine 326 m, predor </w:t>
      </w:r>
      <w:proofErr w:type="spellStart"/>
      <w:r w:rsidRPr="001302CD">
        <w:rPr>
          <w:rFonts w:ascii="Arial" w:hAnsi="Arial" w:cs="Arial"/>
          <w:sz w:val="20"/>
          <w:szCs w:val="20"/>
        </w:rPr>
        <w:t>Jurgovec</w:t>
      </w:r>
      <w:proofErr w:type="spellEnd"/>
      <w:r w:rsidRPr="001302CD">
        <w:rPr>
          <w:rFonts w:ascii="Arial" w:hAnsi="Arial" w:cs="Arial"/>
          <w:sz w:val="20"/>
          <w:szCs w:val="20"/>
        </w:rPr>
        <w:t xml:space="preserve"> dolžine 285 m in predor Ležeški dolžine 360 m. Vsi predori so v uporabi od leta 1857. Zaradi starosti in dotrajanosti je bilo v času obratovanja izvedenih več sanacij, zadnja od njih leta 2011, med katero je prišlo do takšne oslabitve konstrukcij predorov, da jih je bilo potrebno dodatno ojačati.</w:t>
      </w:r>
    </w:p>
    <w:p w14:paraId="3B7273C3" w14:textId="0F4531E7" w:rsidR="008E7A38" w:rsidRPr="00EA2BDF" w:rsidRDefault="001302CD" w:rsidP="001302CD">
      <w:pPr>
        <w:jc w:val="both"/>
        <w:rPr>
          <w:rFonts w:ascii="Arial" w:hAnsi="Arial" w:cs="Arial"/>
          <w:sz w:val="20"/>
          <w:szCs w:val="20"/>
        </w:rPr>
      </w:pPr>
      <w:r w:rsidRPr="001302CD">
        <w:rPr>
          <w:rFonts w:ascii="Arial" w:hAnsi="Arial" w:cs="Arial"/>
          <w:sz w:val="20"/>
          <w:szCs w:val="20"/>
        </w:rPr>
        <w:t>Meritve, ki se v predorih redno izvajajo ter drugi podatki, ki so na voljo, kažejo na to, da predori niso popolnoma umirjeni, zato</w:t>
      </w:r>
      <w:r w:rsidR="00306F8B">
        <w:rPr>
          <w:rFonts w:ascii="Arial" w:hAnsi="Arial" w:cs="Arial"/>
          <w:sz w:val="20"/>
          <w:szCs w:val="20"/>
        </w:rPr>
        <w:t xml:space="preserve"> </w:t>
      </w:r>
      <w:r w:rsidRPr="001302CD">
        <w:rPr>
          <w:rFonts w:ascii="Arial" w:hAnsi="Arial" w:cs="Arial"/>
          <w:sz w:val="20"/>
          <w:szCs w:val="20"/>
        </w:rPr>
        <w:t>je prišlo do odločitve, da se izvede ukrepe, ki jih je mogoče izvesti v predorih brez večjih prekinitev prometa.</w:t>
      </w:r>
    </w:p>
    <w:p w14:paraId="73234B0A" w14:textId="625AB29A" w:rsidR="00EA2BDF" w:rsidRDefault="00EA2BDF" w:rsidP="001302CD">
      <w:pPr>
        <w:pStyle w:val="Naslov4"/>
        <w:numPr>
          <w:ilvl w:val="0"/>
          <w:numId w:val="33"/>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5B0BAD63" w:rsidR="000B46D5" w:rsidRPr="00EA2BDF" w:rsidRDefault="00EA2BDF" w:rsidP="001302CD">
      <w:pPr>
        <w:spacing w:after="120"/>
        <w:jc w:val="both"/>
        <w:rPr>
          <w:rFonts w:ascii="Arial" w:hAnsi="Arial" w:cs="Arial"/>
          <w:sz w:val="20"/>
          <w:szCs w:val="20"/>
          <w:lang w:eastAsia="ar-SA"/>
        </w:rPr>
      </w:pPr>
      <w:bookmarkStart w:id="14" w:name="_Hlk59009712"/>
      <w:r w:rsidRPr="00EA2BDF">
        <w:rPr>
          <w:rFonts w:ascii="Arial" w:hAnsi="Arial" w:cs="Arial"/>
          <w:sz w:val="20"/>
          <w:szCs w:val="20"/>
          <w:lang w:eastAsia="ar-SA"/>
        </w:rPr>
        <w:t>Izved</w:t>
      </w:r>
      <w:r w:rsidR="007C731E">
        <w:rPr>
          <w:rFonts w:ascii="Arial" w:hAnsi="Arial" w:cs="Arial"/>
          <w:sz w:val="20"/>
          <w:szCs w:val="20"/>
          <w:lang w:eastAsia="ar-SA"/>
        </w:rPr>
        <w:t>bena projektna dokumentacija</w:t>
      </w:r>
      <w:r w:rsidR="005502B6">
        <w:rPr>
          <w:rFonts w:ascii="Arial" w:hAnsi="Arial" w:cs="Arial"/>
          <w:sz w:val="20"/>
          <w:szCs w:val="20"/>
          <w:lang w:eastAsia="ar-SA"/>
        </w:rPr>
        <w:t xml:space="preserve">: Sanacija predorov </w:t>
      </w:r>
      <w:proofErr w:type="spellStart"/>
      <w:r w:rsidR="005502B6">
        <w:rPr>
          <w:rFonts w:ascii="Arial" w:hAnsi="Arial" w:cs="Arial"/>
          <w:sz w:val="20"/>
          <w:szCs w:val="20"/>
          <w:lang w:eastAsia="ar-SA"/>
        </w:rPr>
        <w:t>Križiški</w:t>
      </w:r>
      <w:proofErr w:type="spellEnd"/>
      <w:r w:rsidR="005502B6">
        <w:rPr>
          <w:rFonts w:ascii="Arial" w:hAnsi="Arial" w:cs="Arial"/>
          <w:sz w:val="20"/>
          <w:szCs w:val="20"/>
          <w:lang w:eastAsia="ar-SA"/>
        </w:rPr>
        <w:t xml:space="preserve">, </w:t>
      </w:r>
      <w:proofErr w:type="spellStart"/>
      <w:r w:rsidR="005502B6">
        <w:rPr>
          <w:rFonts w:ascii="Arial" w:hAnsi="Arial" w:cs="Arial"/>
          <w:sz w:val="20"/>
          <w:szCs w:val="20"/>
          <w:lang w:eastAsia="ar-SA"/>
        </w:rPr>
        <w:t>Jurgovec</w:t>
      </w:r>
      <w:proofErr w:type="spellEnd"/>
      <w:r w:rsidR="005502B6">
        <w:rPr>
          <w:rFonts w:ascii="Arial" w:hAnsi="Arial" w:cs="Arial"/>
          <w:sz w:val="20"/>
          <w:szCs w:val="20"/>
          <w:lang w:eastAsia="ar-SA"/>
        </w:rPr>
        <w:t xml:space="preserve"> in Ležeški na progi št. 50 Ljubljana – Sežana – </w:t>
      </w:r>
      <w:proofErr w:type="spellStart"/>
      <w:r w:rsidR="005502B6">
        <w:rPr>
          <w:rFonts w:ascii="Arial" w:hAnsi="Arial" w:cs="Arial"/>
          <w:sz w:val="20"/>
          <w:szCs w:val="20"/>
          <w:lang w:eastAsia="ar-SA"/>
        </w:rPr>
        <w:t>d.m</w:t>
      </w:r>
      <w:proofErr w:type="spellEnd"/>
      <w:r w:rsidR="005502B6">
        <w:rPr>
          <w:rFonts w:ascii="Arial" w:hAnsi="Arial" w:cs="Arial"/>
          <w:sz w:val="20"/>
          <w:szCs w:val="20"/>
          <w:lang w:eastAsia="ar-SA"/>
        </w:rPr>
        <w:t>.</w:t>
      </w:r>
      <w:r w:rsidRPr="00EA2BDF">
        <w:rPr>
          <w:rFonts w:ascii="Arial" w:hAnsi="Arial" w:cs="Arial"/>
          <w:sz w:val="20"/>
          <w:szCs w:val="20"/>
          <w:lang w:eastAsia="ar-SA"/>
        </w:rPr>
        <w:t>«, št. proj.:</w:t>
      </w:r>
      <w:r w:rsidR="005502B6">
        <w:rPr>
          <w:rFonts w:ascii="Arial" w:hAnsi="Arial" w:cs="Arial"/>
          <w:sz w:val="20"/>
          <w:szCs w:val="20"/>
          <w:lang w:eastAsia="ar-SA"/>
        </w:rPr>
        <w:t xml:space="preserve"> SPJC_003/23</w:t>
      </w:r>
      <w:r w:rsidRPr="00EA2BDF">
        <w:rPr>
          <w:rFonts w:ascii="Arial" w:hAnsi="Arial" w:cs="Arial"/>
          <w:sz w:val="20"/>
          <w:szCs w:val="20"/>
          <w:lang w:eastAsia="ar-SA"/>
        </w:rPr>
        <w:t>,</w:t>
      </w:r>
      <w:r w:rsidR="005502B6">
        <w:rPr>
          <w:rFonts w:ascii="Arial" w:hAnsi="Arial" w:cs="Arial"/>
          <w:sz w:val="20"/>
          <w:szCs w:val="20"/>
          <w:lang w:eastAsia="ar-SA"/>
        </w:rPr>
        <w:t xml:space="preserve"> januar </w:t>
      </w:r>
      <w:r w:rsidRPr="00EA2BDF">
        <w:rPr>
          <w:rFonts w:ascii="Arial" w:hAnsi="Arial" w:cs="Arial"/>
          <w:sz w:val="20"/>
          <w:szCs w:val="20"/>
          <w:lang w:eastAsia="ar-SA"/>
        </w:rPr>
        <w:t>202</w:t>
      </w:r>
      <w:r w:rsidR="005502B6">
        <w:rPr>
          <w:rFonts w:ascii="Arial" w:hAnsi="Arial" w:cs="Arial"/>
          <w:sz w:val="20"/>
          <w:szCs w:val="20"/>
          <w:lang w:eastAsia="ar-SA"/>
        </w:rPr>
        <w:t>3</w:t>
      </w:r>
      <w:r w:rsidRPr="00EA2BDF">
        <w:rPr>
          <w:rFonts w:ascii="Arial" w:hAnsi="Arial" w:cs="Arial"/>
          <w:sz w:val="20"/>
          <w:szCs w:val="20"/>
          <w:lang w:eastAsia="ar-SA"/>
        </w:rPr>
        <w:t xml:space="preserve">, projektant: </w:t>
      </w:r>
      <w:bookmarkEnd w:id="14"/>
      <w:r w:rsidR="005502B6">
        <w:rPr>
          <w:rFonts w:ascii="Arial" w:hAnsi="Arial" w:cs="Arial"/>
          <w:sz w:val="20"/>
          <w:szCs w:val="20"/>
          <w:lang w:eastAsia="ar-SA"/>
        </w:rPr>
        <w:t>Projektiranje in svetovanje Jurij Čadež S.P.</w:t>
      </w:r>
    </w:p>
    <w:p w14:paraId="36C279D6" w14:textId="4C196841" w:rsidR="00020CBA" w:rsidRDefault="00EA2BDF" w:rsidP="00556B7D">
      <w:pPr>
        <w:pStyle w:val="Naslov4"/>
        <w:numPr>
          <w:ilvl w:val="0"/>
          <w:numId w:val="33"/>
        </w:numPr>
        <w:spacing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5AED4BDC" w14:textId="77777777" w:rsidR="004B0F04" w:rsidRPr="004B0F04" w:rsidRDefault="004B0F04" w:rsidP="004B0F04">
      <w:pPr>
        <w:spacing w:after="120"/>
        <w:jc w:val="both"/>
        <w:rPr>
          <w:rFonts w:ascii="Arial" w:hAnsi="Arial" w:cs="Arial"/>
          <w:sz w:val="20"/>
          <w:szCs w:val="20"/>
        </w:rPr>
      </w:pPr>
      <w:r w:rsidRPr="00A57772">
        <w:rPr>
          <w:rFonts w:ascii="Arial" w:hAnsi="Arial" w:cs="Arial"/>
          <w:sz w:val="20"/>
          <w:szCs w:val="20"/>
        </w:rPr>
        <w:t xml:space="preserve">Sanacijska dela se bodo izvajala v notranjosti objektov, za katere je naročnik previdel popolno zaporo tira v času od 1.7.- 29.7.2024. Naročnik </w:t>
      </w:r>
      <w:r w:rsidRPr="004B0F04">
        <w:rPr>
          <w:rFonts w:ascii="Arial" w:hAnsi="Arial" w:cs="Arial"/>
          <w:sz w:val="20"/>
          <w:szCs w:val="20"/>
        </w:rPr>
        <w:t xml:space="preserve">dopušča izvajalcu uporabo drugačne tehnologije izvedbe sanacije oboka predora kot je predvidena v priloženi dokumentaciji, vendar mora pri pripravi ponudbe ponudnik priložiti tehnološki elaborat predvidene izvedbe.  </w:t>
      </w:r>
    </w:p>
    <w:p w14:paraId="5C840DD6"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Izvajalec pred pričetkom del dostavi Elaborat tehnologije izvajanja del s tehnološkim opisom in terminskim planom izvajanja. Za vsako spremembo tehnološkega opisa in terminskega plana mora predhodno pridobiti soglasje naročnika. </w:t>
      </w:r>
    </w:p>
    <w:p w14:paraId="5113BF8E"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DA88B3D"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Tekom sanacije se mora izvajati geodetski monitoring predora, da ne prihaja do morebitnih posedkov zaradi vibracij. Če se odkrijejo posedki, je potrebno nemudoma ustaviti sanacijska dela ter o tem obvestiti naročnika. </w:t>
      </w:r>
      <w:r w:rsidRPr="004B0F04">
        <w:rPr>
          <w:rFonts w:ascii="Arial" w:hAnsi="Arial" w:cs="Arial"/>
          <w:sz w:val="20"/>
          <w:szCs w:val="20"/>
        </w:rPr>
        <w:lastRenderedPageBreak/>
        <w:t>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45F2AF80"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Tekom izvajanja del naročnik dopušča možnost predloga za izvedbo druge tehnologije izvajanja del, ki pa mora zagotavljati enako ali boljšo kvaliteto izvedene sanacije . </w:t>
      </w:r>
    </w:p>
    <w:p w14:paraId="42571B70" w14:textId="77777777" w:rsidR="00DB7595" w:rsidRDefault="004B0F04" w:rsidP="004B0F04">
      <w:pPr>
        <w:spacing w:after="120"/>
        <w:jc w:val="both"/>
        <w:rPr>
          <w:rFonts w:ascii="Arial" w:hAnsi="Arial" w:cs="Arial"/>
          <w:sz w:val="20"/>
          <w:szCs w:val="20"/>
        </w:rPr>
      </w:pPr>
      <w:r w:rsidRPr="004B0F04">
        <w:rPr>
          <w:rFonts w:ascii="Arial" w:hAnsi="Arial" w:cs="Arial"/>
          <w:sz w:val="20"/>
          <w:szCs w:val="20"/>
        </w:rPr>
        <w:t xml:space="preserve">Dela morajo biti izvedena v okviru predvidenih sredstev in v okviru predvidenih rokov. </w:t>
      </w:r>
    </w:p>
    <w:p w14:paraId="65AE74EE" w14:textId="77777777" w:rsidR="00DB7595" w:rsidRDefault="004B0F04" w:rsidP="004B0F04">
      <w:pPr>
        <w:spacing w:after="120"/>
        <w:jc w:val="both"/>
        <w:rPr>
          <w:rFonts w:ascii="Arial" w:hAnsi="Arial" w:cs="Arial"/>
          <w:sz w:val="20"/>
          <w:szCs w:val="20"/>
        </w:rPr>
      </w:pPr>
      <w:r w:rsidRPr="004B0F04">
        <w:rPr>
          <w:rFonts w:ascii="Arial" w:hAnsi="Arial" w:cs="Arial"/>
          <w:sz w:val="20"/>
          <w:szCs w:val="20"/>
        </w:rPr>
        <w:t xml:space="preserve">Zagotovljena mora biti ista življenjska doba objekta ter garancija za izvedbo. </w:t>
      </w:r>
    </w:p>
    <w:p w14:paraId="6A615FB2" w14:textId="22C4744D" w:rsidR="00842F03" w:rsidRPr="00EA2BDF" w:rsidRDefault="004B0F04" w:rsidP="004B0F04">
      <w:pPr>
        <w:spacing w:after="120"/>
        <w:jc w:val="both"/>
        <w:rPr>
          <w:rFonts w:ascii="Arial" w:hAnsi="Arial" w:cs="Arial"/>
          <w:sz w:val="20"/>
          <w:szCs w:val="20"/>
        </w:rPr>
      </w:pPr>
      <w:r w:rsidRPr="004B0F04">
        <w:rPr>
          <w:rFonts w:ascii="Arial" w:hAnsi="Arial" w:cs="Arial"/>
          <w:sz w:val="20"/>
          <w:szCs w:val="20"/>
        </w:rPr>
        <w:t>Morebitne spremembe izvedbe del mora potrditi naročnik, nadzor in projektant. Izvajalec za spremenjena dela izvede projekt in tehnološki elaborat. Naročnik lahko predlagano spremembo izvedbe del</w:t>
      </w:r>
      <w:r w:rsidR="00DB7595" w:rsidRPr="00DB7595">
        <w:t xml:space="preserve"> </w:t>
      </w:r>
      <w:r w:rsidR="00DB7595" w:rsidRPr="00DB7595">
        <w:rPr>
          <w:rFonts w:ascii="Arial" w:hAnsi="Arial" w:cs="Arial"/>
          <w:sz w:val="20"/>
          <w:szCs w:val="20"/>
        </w:rPr>
        <w:t>zavrne brez navajanja razlogov.</w:t>
      </w:r>
    </w:p>
    <w:p w14:paraId="3CCABDB6" w14:textId="6245CF35" w:rsidR="00F07EFC" w:rsidRDefault="00EA2BDF" w:rsidP="00556B7D">
      <w:pPr>
        <w:pStyle w:val="Naslov6"/>
        <w:numPr>
          <w:ilvl w:val="0"/>
          <w:numId w:val="33"/>
        </w:numPr>
        <w:spacing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2C96B0D1"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 xml:space="preserve">Izdelavo ponudbe in izvedbo projekta je potrebno izdelati skladno z načrtom. Načrt je potrebno upoštevati v celoti (risbe, opisi in popisi). </w:t>
      </w:r>
    </w:p>
    <w:p w14:paraId="2C0A14A6"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V primeru tiskarskih napak in morebitnih neskladij v projektu, je ponudnik ali izvajalec dolžan na to opozoriti odgovornega projektanta.</w:t>
      </w:r>
    </w:p>
    <w:p w14:paraId="19C6EC2A"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7F5EC226"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Za vse vgrajene materiale mora izvajalec predložiti ateste o kvaliteti materialov, ki jih izda pooblaščeni zavod za tovrstne dejavnosti.</w:t>
      </w:r>
    </w:p>
    <w:p w14:paraId="714B232A"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V enotnih cenah mora ponudnik zajeti vse pričakovane stroške:</w:t>
      </w:r>
    </w:p>
    <w:p w14:paraId="6A90E9BB" w14:textId="3C769BCD"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pripravljalnih del, organizacije, ureditve in varovanja gradbišča</w:t>
      </w:r>
      <w:r w:rsidR="00817611">
        <w:rPr>
          <w:rFonts w:ascii="Arial" w:hAnsi="Arial" w:cs="Arial"/>
          <w:sz w:val="20"/>
          <w:szCs w:val="20"/>
        </w:rPr>
        <w:t>,</w:t>
      </w:r>
    </w:p>
    <w:p w14:paraId="5463A54A" w14:textId="2D43CD3B"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nabave in vgradnje vsega materiala in opreme, predvidenega za vgradnjo in montažo</w:t>
      </w:r>
      <w:r w:rsidR="00817611">
        <w:rPr>
          <w:rFonts w:ascii="Arial" w:hAnsi="Arial" w:cs="Arial"/>
          <w:sz w:val="20"/>
          <w:szCs w:val="20"/>
        </w:rPr>
        <w:t>,</w:t>
      </w:r>
    </w:p>
    <w:p w14:paraId="0DC8F97A" w14:textId="1D252E65"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izdelavo ali najem in koriščenje, montažo in demontažo vseh delovnih ter zaščitnih odrov, ograj ipd.</w:t>
      </w:r>
      <w:r w:rsidR="00817611">
        <w:rPr>
          <w:rFonts w:ascii="Arial" w:hAnsi="Arial" w:cs="Arial"/>
          <w:sz w:val="20"/>
          <w:szCs w:val="20"/>
        </w:rPr>
        <w:t>,</w:t>
      </w:r>
    </w:p>
    <w:p w14:paraId="72177EE1" w14:textId="3671A9FD"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prevozov, raztovarjanja in skladiščenja na gradbišču ter notranjega transporta na gradbišču</w:t>
      </w:r>
      <w:r w:rsidR="00817611">
        <w:rPr>
          <w:rFonts w:ascii="Arial" w:hAnsi="Arial" w:cs="Arial"/>
          <w:sz w:val="20"/>
          <w:szCs w:val="20"/>
        </w:rPr>
        <w:t>,</w:t>
      </w:r>
    </w:p>
    <w:p w14:paraId="0A6B7B79" w14:textId="41932BD2"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zaključnih del na gradbišču z odvozom odvečnega materiala in stroške vzpostavitve prvotnega stanja, kjer bo to potrebno</w:t>
      </w:r>
      <w:r w:rsidR="00817611">
        <w:rPr>
          <w:rFonts w:ascii="Arial" w:hAnsi="Arial" w:cs="Arial"/>
          <w:sz w:val="20"/>
          <w:szCs w:val="20"/>
        </w:rPr>
        <w:t>,</w:t>
      </w:r>
    </w:p>
    <w:p w14:paraId="586C7CA4" w14:textId="4604FA1F"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817611">
        <w:rPr>
          <w:rFonts w:ascii="Arial" w:hAnsi="Arial" w:cs="Arial"/>
          <w:sz w:val="20"/>
          <w:szCs w:val="20"/>
        </w:rPr>
        <w:t>,</w:t>
      </w:r>
    </w:p>
    <w:p w14:paraId="54F67572" w14:textId="47FC4124"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vzdrževanja začasnih internih poti na gradbišču in stroške čiščenja javnih ter drugih poti in okolja izven gradbišča, ki jih bo onesnažil s svojimi vozili ali deli izvajalec ali njegov podizvajalec</w:t>
      </w:r>
      <w:r w:rsidR="00817611">
        <w:rPr>
          <w:rFonts w:ascii="Arial" w:hAnsi="Arial" w:cs="Arial"/>
          <w:sz w:val="20"/>
          <w:szCs w:val="20"/>
        </w:rPr>
        <w:t>,</w:t>
      </w:r>
    </w:p>
    <w:p w14:paraId="0E047667" w14:textId="335BDFAA"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čiščenja objekta, kar zadeva izvajalčevo delo in sicer med izvedbo del in primopredaje objekta, vključno z odvozom odpadnega materiala</w:t>
      </w:r>
      <w:r w:rsidR="00817611">
        <w:rPr>
          <w:rFonts w:ascii="Arial" w:hAnsi="Arial" w:cs="Arial"/>
          <w:sz w:val="20"/>
          <w:szCs w:val="20"/>
        </w:rPr>
        <w:t>,</w:t>
      </w:r>
    </w:p>
    <w:p w14:paraId="5C3EF4AE"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lastRenderedPageBreak/>
        <w:t>•</w:t>
      </w:r>
      <w:r w:rsidRPr="00013824">
        <w:rPr>
          <w:rFonts w:ascii="Arial" w:hAnsi="Arial" w:cs="Arial"/>
          <w:sz w:val="20"/>
          <w:szCs w:val="20"/>
        </w:rPr>
        <w:tab/>
        <w:t>stroške električne energije, vode, TK priključkov, razsvetljave za nočno delo in morebitne ostale stroške v času gradnje</w:t>
      </w:r>
    </w:p>
    <w:p w14:paraId="763D97F1" w14:textId="66A05193"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vse stroške predpisanih ukrepov varstva pri delu in varstva pred požarom, ki jih mora izvajalec obvezno upoštevati</w:t>
      </w:r>
      <w:r w:rsidR="00817611">
        <w:rPr>
          <w:rFonts w:ascii="Arial" w:hAnsi="Arial" w:cs="Arial"/>
          <w:sz w:val="20"/>
          <w:szCs w:val="20"/>
        </w:rPr>
        <w:t>,</w:t>
      </w:r>
    </w:p>
    <w:p w14:paraId="33FAE57F" w14:textId="2F6665EC"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za popravilo morebitnih škod, ki bi nastale na objektu kot celoti oz. delu objekta, dovoznih cestah, zunanjem okolju, komunalnih vodih in priključkih po krivdi izvajalca</w:t>
      </w:r>
      <w:r w:rsidR="00817611">
        <w:rPr>
          <w:rFonts w:ascii="Arial" w:hAnsi="Arial" w:cs="Arial"/>
          <w:sz w:val="20"/>
          <w:szCs w:val="20"/>
        </w:rPr>
        <w:t>,</w:t>
      </w:r>
    </w:p>
    <w:p w14:paraId="3B43172C" w14:textId="0660C955"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817611">
        <w:rPr>
          <w:rFonts w:ascii="Arial" w:hAnsi="Arial" w:cs="Arial"/>
          <w:sz w:val="20"/>
          <w:szCs w:val="20"/>
        </w:rPr>
        <w:t>,</w:t>
      </w:r>
    </w:p>
    <w:p w14:paraId="17DCCB41" w14:textId="4A187701"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r>
      <w:proofErr w:type="spellStart"/>
      <w:r w:rsidRPr="00013824">
        <w:rPr>
          <w:rFonts w:ascii="Arial" w:hAnsi="Arial" w:cs="Arial"/>
          <w:sz w:val="20"/>
          <w:szCs w:val="20"/>
        </w:rPr>
        <w:t>zakoličba</w:t>
      </w:r>
      <w:proofErr w:type="spellEnd"/>
      <w:r w:rsidRPr="00013824">
        <w:rPr>
          <w:rFonts w:ascii="Arial" w:hAnsi="Arial" w:cs="Arial"/>
          <w:sz w:val="20"/>
          <w:szCs w:val="20"/>
        </w:rPr>
        <w:t xml:space="preserve"> in obeležba obstoječih komunalnih naprav</w:t>
      </w:r>
      <w:r w:rsidR="00817611">
        <w:rPr>
          <w:rFonts w:ascii="Arial" w:hAnsi="Arial" w:cs="Arial"/>
          <w:sz w:val="20"/>
          <w:szCs w:val="20"/>
        </w:rPr>
        <w:t>,</w:t>
      </w:r>
    </w:p>
    <w:p w14:paraId="0C6E2F0B" w14:textId="279A32E3"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vzpostavitev odstranjenih mejnikov zaradi gradnje v prvotno stanje</w:t>
      </w:r>
      <w:r w:rsidR="00817611">
        <w:rPr>
          <w:rFonts w:ascii="Arial" w:hAnsi="Arial" w:cs="Arial"/>
          <w:sz w:val="20"/>
          <w:szCs w:val="20"/>
        </w:rPr>
        <w:t>,</w:t>
      </w:r>
    </w:p>
    <w:p w14:paraId="7A0F75D6" w14:textId="619EF9EA"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817611">
        <w:rPr>
          <w:rFonts w:ascii="Arial" w:hAnsi="Arial" w:cs="Arial"/>
          <w:sz w:val="20"/>
          <w:szCs w:val="20"/>
        </w:rPr>
        <w:t>,</w:t>
      </w:r>
    </w:p>
    <w:p w14:paraId="3E287F77" w14:textId="2AE682D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poročilo o ravnanju z odpadki</w:t>
      </w:r>
      <w:r w:rsidR="00817611">
        <w:rPr>
          <w:rFonts w:ascii="Arial" w:hAnsi="Arial" w:cs="Arial"/>
          <w:sz w:val="20"/>
          <w:szCs w:val="20"/>
        </w:rPr>
        <w:t>,</w:t>
      </w:r>
    </w:p>
    <w:p w14:paraId="32AEC149" w14:textId="68363D1B"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 primeru, da je globina vode večja od predvidene ali pa da je geometrija temeljne pete večja je potrebno sklicati sestanek z projektantom, investitorjem in izvajalcem</w:t>
      </w:r>
      <w:r w:rsidR="00817611">
        <w:rPr>
          <w:rFonts w:ascii="Arial" w:hAnsi="Arial" w:cs="Arial"/>
          <w:sz w:val="20"/>
          <w:szCs w:val="20"/>
        </w:rPr>
        <w:t>,</w:t>
      </w:r>
    </w:p>
    <w:p w14:paraId="7539EB2D" w14:textId="03D32E32"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glavni sestavni del popisov je tehnično poročilo z risbami</w:t>
      </w:r>
      <w:r w:rsidR="00817611">
        <w:rPr>
          <w:rFonts w:ascii="Arial" w:hAnsi="Arial" w:cs="Arial"/>
          <w:sz w:val="20"/>
          <w:szCs w:val="20"/>
        </w:rPr>
        <w:t>,</w:t>
      </w:r>
    </w:p>
    <w:p w14:paraId="7F133A8F" w14:textId="4A001F7F" w:rsidR="00842F03"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najema progovne mehanizacije in tirnih vozila (vagone) naroča izvajalec glede na svojo tehnologijo izvedbe.</w:t>
      </w:r>
    </w:p>
    <w:p w14:paraId="785A1938" w14:textId="77777777" w:rsidR="0082378D" w:rsidRDefault="0082378D" w:rsidP="00D32947">
      <w:pPr>
        <w:jc w:val="both"/>
        <w:rPr>
          <w:rFonts w:ascii="Arial" w:hAnsi="Arial" w:cs="Arial"/>
          <w:b/>
          <w:color w:val="0D0D0D" w:themeColor="text1" w:themeTint="F2"/>
          <w:sz w:val="20"/>
          <w:szCs w:val="20"/>
        </w:rPr>
      </w:pPr>
    </w:p>
    <w:p w14:paraId="29567A1E" w14:textId="746C432D"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4725D64C" w14:textId="5E5DDD7D" w:rsidR="0082378D" w:rsidRPr="004770F2" w:rsidRDefault="007E36EE" w:rsidP="00D32947">
      <w:pPr>
        <w:pStyle w:val="Odstavekseznama"/>
        <w:numPr>
          <w:ilvl w:val="0"/>
          <w:numId w:val="34"/>
        </w:numPr>
        <w:spacing w:after="0" w:line="240" w:lineRule="auto"/>
        <w:jc w:val="both"/>
        <w:rPr>
          <w:rFonts w:ascii="Arial" w:hAnsi="Arial" w:cs="Arial"/>
          <w:sz w:val="20"/>
          <w:lang w:eastAsia="ar-SA"/>
        </w:rPr>
      </w:pPr>
      <w:r w:rsidRPr="007E36EE">
        <w:rPr>
          <w:rFonts w:ascii="Arial" w:hAnsi="Arial" w:cs="Arial"/>
          <w:sz w:val="20"/>
          <w:lang w:eastAsia="ar-SA"/>
        </w:rPr>
        <w:t xml:space="preserve">Izvedbena projektna dokumentacija: Sanacija predorov </w:t>
      </w:r>
      <w:proofErr w:type="spellStart"/>
      <w:r w:rsidRPr="007E36EE">
        <w:rPr>
          <w:rFonts w:ascii="Arial" w:hAnsi="Arial" w:cs="Arial"/>
          <w:sz w:val="20"/>
          <w:lang w:eastAsia="ar-SA"/>
        </w:rPr>
        <w:t>Križiški</w:t>
      </w:r>
      <w:proofErr w:type="spellEnd"/>
      <w:r w:rsidRPr="007E36EE">
        <w:rPr>
          <w:rFonts w:ascii="Arial" w:hAnsi="Arial" w:cs="Arial"/>
          <w:sz w:val="20"/>
          <w:lang w:eastAsia="ar-SA"/>
        </w:rPr>
        <w:t xml:space="preserve">, </w:t>
      </w:r>
      <w:proofErr w:type="spellStart"/>
      <w:r w:rsidRPr="007E36EE">
        <w:rPr>
          <w:rFonts w:ascii="Arial" w:hAnsi="Arial" w:cs="Arial"/>
          <w:sz w:val="20"/>
          <w:lang w:eastAsia="ar-SA"/>
        </w:rPr>
        <w:t>Jurgovec</w:t>
      </w:r>
      <w:proofErr w:type="spellEnd"/>
      <w:r w:rsidRPr="007E36EE">
        <w:rPr>
          <w:rFonts w:ascii="Arial" w:hAnsi="Arial" w:cs="Arial"/>
          <w:sz w:val="20"/>
          <w:lang w:eastAsia="ar-SA"/>
        </w:rPr>
        <w:t xml:space="preserve"> in Ležeški na progi št. 50 Ljubljana – Sežana – </w:t>
      </w:r>
      <w:proofErr w:type="spellStart"/>
      <w:r w:rsidRPr="007E36EE">
        <w:rPr>
          <w:rFonts w:ascii="Arial" w:hAnsi="Arial" w:cs="Arial"/>
          <w:sz w:val="20"/>
          <w:lang w:eastAsia="ar-SA"/>
        </w:rPr>
        <w:t>d.m</w:t>
      </w:r>
      <w:proofErr w:type="spellEnd"/>
      <w:r w:rsidRPr="007E36EE">
        <w:rPr>
          <w:rFonts w:ascii="Arial" w:hAnsi="Arial" w:cs="Arial"/>
          <w:sz w:val="20"/>
          <w:lang w:eastAsia="ar-SA"/>
        </w:rPr>
        <w:t>.«, št. proj.: SPJC_003/23, januar 2023, projektant: Projektiranje in svetovanje Jurij Čadež S.P.</w:t>
      </w:r>
    </w:p>
    <w:p w14:paraId="4EA14381" w14:textId="33866D8F"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A437A5" w:rsidRDefault="00A437A5" w:rsidP="00107834">
      <w:pPr>
        <w:spacing w:line="240" w:lineRule="auto"/>
      </w:pPr>
      <w:r>
        <w:separator/>
      </w:r>
    </w:p>
  </w:endnote>
  <w:endnote w:type="continuationSeparator" w:id="0">
    <w:p w14:paraId="23F1521E" w14:textId="77777777" w:rsidR="00A437A5" w:rsidRDefault="00A437A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A437A5" w:rsidRDefault="00A437A5">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A437A5" w:rsidRDefault="00A437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A437A5" w:rsidRPr="00831D98" w:rsidRDefault="00A437A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A437A5" w:rsidRDefault="00A437A5" w:rsidP="00107834">
      <w:pPr>
        <w:spacing w:line="240" w:lineRule="auto"/>
      </w:pPr>
      <w:r>
        <w:separator/>
      </w:r>
    </w:p>
  </w:footnote>
  <w:footnote w:type="continuationSeparator" w:id="0">
    <w:p w14:paraId="08036AF9" w14:textId="77777777" w:rsidR="00A437A5" w:rsidRDefault="00A437A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A437A5" w:rsidRDefault="00A437A5">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5"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0"/>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5"/>
  </w:num>
  <w:num w:numId="7">
    <w:abstractNumId w:val="19"/>
  </w:num>
  <w:num w:numId="8">
    <w:abstractNumId w:val="8"/>
  </w:num>
  <w:num w:numId="9">
    <w:abstractNumId w:val="27"/>
  </w:num>
  <w:num w:numId="10">
    <w:abstractNumId w:val="2"/>
  </w:num>
  <w:num w:numId="11">
    <w:abstractNumId w:val="2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5"/>
  </w:num>
  <w:num w:numId="15">
    <w:abstractNumId w:val="34"/>
  </w:num>
  <w:num w:numId="16">
    <w:abstractNumId w:val="10"/>
  </w:num>
  <w:num w:numId="17">
    <w:abstractNumId w:val="25"/>
  </w:num>
  <w:num w:numId="18">
    <w:abstractNumId w:val="6"/>
  </w:num>
  <w:num w:numId="19">
    <w:abstractNumId w:val="7"/>
  </w:num>
  <w:num w:numId="20">
    <w:abstractNumId w:val="12"/>
  </w:num>
  <w:num w:numId="21">
    <w:abstractNumId w:val="3"/>
  </w:num>
  <w:num w:numId="22">
    <w:abstractNumId w:val="13"/>
  </w:num>
  <w:num w:numId="23">
    <w:abstractNumId w:val="22"/>
  </w:num>
  <w:num w:numId="24">
    <w:abstractNumId w:val="38"/>
  </w:num>
  <w:num w:numId="25">
    <w:abstractNumId w:val="18"/>
  </w:num>
  <w:num w:numId="26">
    <w:abstractNumId w:val="21"/>
  </w:num>
  <w:num w:numId="27">
    <w:abstractNumId w:val="24"/>
  </w:num>
  <w:num w:numId="28">
    <w:abstractNumId w:val="20"/>
  </w:num>
  <w:num w:numId="29">
    <w:abstractNumId w:val="11"/>
  </w:num>
  <w:num w:numId="30">
    <w:abstractNumId w:val="14"/>
  </w:num>
  <w:num w:numId="31">
    <w:abstractNumId w:val="28"/>
  </w:num>
  <w:num w:numId="32">
    <w:abstractNumId w:val="16"/>
  </w:num>
  <w:num w:numId="33">
    <w:abstractNumId w:val="9"/>
  </w:num>
  <w:num w:numId="34">
    <w:abstractNumId w:val="26"/>
  </w:num>
  <w:num w:numId="35">
    <w:abstractNumId w:val="32"/>
  </w:num>
  <w:num w:numId="36">
    <w:abstractNumId w:val="33"/>
  </w:num>
  <w:num w:numId="37">
    <w:abstractNumId w:val="17"/>
  </w:num>
  <w:num w:numId="38">
    <w:abstractNumId w:val="1"/>
  </w:num>
  <w:num w:numId="39">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A2A"/>
    <w:rsid w:val="00003143"/>
    <w:rsid w:val="000033CD"/>
    <w:rsid w:val="00003DDB"/>
    <w:rsid w:val="00004B23"/>
    <w:rsid w:val="00005F4B"/>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CBA"/>
    <w:rsid w:val="000230BE"/>
    <w:rsid w:val="00023136"/>
    <w:rsid w:val="00024394"/>
    <w:rsid w:val="00024B57"/>
    <w:rsid w:val="00025430"/>
    <w:rsid w:val="00025BB0"/>
    <w:rsid w:val="000262D2"/>
    <w:rsid w:val="0002718F"/>
    <w:rsid w:val="00030D70"/>
    <w:rsid w:val="00030E4B"/>
    <w:rsid w:val="00032597"/>
    <w:rsid w:val="00032689"/>
    <w:rsid w:val="000344DF"/>
    <w:rsid w:val="0003458C"/>
    <w:rsid w:val="00036DEF"/>
    <w:rsid w:val="000408CC"/>
    <w:rsid w:val="00040A28"/>
    <w:rsid w:val="00040DAC"/>
    <w:rsid w:val="00041B35"/>
    <w:rsid w:val="0004265C"/>
    <w:rsid w:val="000432DF"/>
    <w:rsid w:val="00044927"/>
    <w:rsid w:val="00044BF7"/>
    <w:rsid w:val="0004717C"/>
    <w:rsid w:val="00047CD0"/>
    <w:rsid w:val="0005260F"/>
    <w:rsid w:val="000534FA"/>
    <w:rsid w:val="0005364C"/>
    <w:rsid w:val="00053B35"/>
    <w:rsid w:val="00055EDF"/>
    <w:rsid w:val="00060E2A"/>
    <w:rsid w:val="0006117D"/>
    <w:rsid w:val="00062024"/>
    <w:rsid w:val="00063890"/>
    <w:rsid w:val="0006500B"/>
    <w:rsid w:val="000657C8"/>
    <w:rsid w:val="00065CD3"/>
    <w:rsid w:val="0006745F"/>
    <w:rsid w:val="0007004C"/>
    <w:rsid w:val="00070185"/>
    <w:rsid w:val="00072773"/>
    <w:rsid w:val="000731B5"/>
    <w:rsid w:val="00073F37"/>
    <w:rsid w:val="00074293"/>
    <w:rsid w:val="000747B5"/>
    <w:rsid w:val="000757BF"/>
    <w:rsid w:val="00075E4B"/>
    <w:rsid w:val="00076C34"/>
    <w:rsid w:val="00077BD5"/>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609C"/>
    <w:rsid w:val="000965DF"/>
    <w:rsid w:val="00097A70"/>
    <w:rsid w:val="000A01E7"/>
    <w:rsid w:val="000A0915"/>
    <w:rsid w:val="000A0AF1"/>
    <w:rsid w:val="000A18A3"/>
    <w:rsid w:val="000A351D"/>
    <w:rsid w:val="000A375C"/>
    <w:rsid w:val="000A4471"/>
    <w:rsid w:val="000A45B0"/>
    <w:rsid w:val="000A4B6A"/>
    <w:rsid w:val="000A6A46"/>
    <w:rsid w:val="000A71DC"/>
    <w:rsid w:val="000B0326"/>
    <w:rsid w:val="000B309D"/>
    <w:rsid w:val="000B3996"/>
    <w:rsid w:val="000B3DE4"/>
    <w:rsid w:val="000B46D5"/>
    <w:rsid w:val="000B57A7"/>
    <w:rsid w:val="000B5832"/>
    <w:rsid w:val="000B61A2"/>
    <w:rsid w:val="000B66C4"/>
    <w:rsid w:val="000B6764"/>
    <w:rsid w:val="000B6E5C"/>
    <w:rsid w:val="000B7A9C"/>
    <w:rsid w:val="000C0EB0"/>
    <w:rsid w:val="000C2BA1"/>
    <w:rsid w:val="000C3BC1"/>
    <w:rsid w:val="000C497C"/>
    <w:rsid w:val="000C517E"/>
    <w:rsid w:val="000C5216"/>
    <w:rsid w:val="000C735E"/>
    <w:rsid w:val="000C799C"/>
    <w:rsid w:val="000D31D6"/>
    <w:rsid w:val="000D3CE3"/>
    <w:rsid w:val="000D71A1"/>
    <w:rsid w:val="000E15D1"/>
    <w:rsid w:val="000E2AF5"/>
    <w:rsid w:val="000E30BB"/>
    <w:rsid w:val="000E31E2"/>
    <w:rsid w:val="000E3648"/>
    <w:rsid w:val="000E37DC"/>
    <w:rsid w:val="000E71D4"/>
    <w:rsid w:val="000E7710"/>
    <w:rsid w:val="000E7E80"/>
    <w:rsid w:val="000F085B"/>
    <w:rsid w:val="000F112B"/>
    <w:rsid w:val="000F1D1E"/>
    <w:rsid w:val="000F403B"/>
    <w:rsid w:val="000F48BD"/>
    <w:rsid w:val="000F5C33"/>
    <w:rsid w:val="000F67EA"/>
    <w:rsid w:val="000F75C6"/>
    <w:rsid w:val="000F785D"/>
    <w:rsid w:val="0010091F"/>
    <w:rsid w:val="00101682"/>
    <w:rsid w:val="00101E51"/>
    <w:rsid w:val="001023D8"/>
    <w:rsid w:val="00103041"/>
    <w:rsid w:val="00103EAE"/>
    <w:rsid w:val="001040A1"/>
    <w:rsid w:val="00106103"/>
    <w:rsid w:val="0010611E"/>
    <w:rsid w:val="001063DA"/>
    <w:rsid w:val="00107834"/>
    <w:rsid w:val="00111CBC"/>
    <w:rsid w:val="001123FE"/>
    <w:rsid w:val="00113056"/>
    <w:rsid w:val="001144A5"/>
    <w:rsid w:val="0011549B"/>
    <w:rsid w:val="00115C05"/>
    <w:rsid w:val="00115E90"/>
    <w:rsid w:val="0011613B"/>
    <w:rsid w:val="00120550"/>
    <w:rsid w:val="00121908"/>
    <w:rsid w:val="00121D64"/>
    <w:rsid w:val="00121E09"/>
    <w:rsid w:val="00124394"/>
    <w:rsid w:val="00126055"/>
    <w:rsid w:val="00126FA0"/>
    <w:rsid w:val="00127073"/>
    <w:rsid w:val="00127577"/>
    <w:rsid w:val="001302CD"/>
    <w:rsid w:val="001307D0"/>
    <w:rsid w:val="00130962"/>
    <w:rsid w:val="001317DD"/>
    <w:rsid w:val="00131CF2"/>
    <w:rsid w:val="00133076"/>
    <w:rsid w:val="001348B0"/>
    <w:rsid w:val="00134CD2"/>
    <w:rsid w:val="00137290"/>
    <w:rsid w:val="0013732F"/>
    <w:rsid w:val="0013777B"/>
    <w:rsid w:val="00137E0A"/>
    <w:rsid w:val="00140271"/>
    <w:rsid w:val="001404B1"/>
    <w:rsid w:val="00142B7E"/>
    <w:rsid w:val="00142EA9"/>
    <w:rsid w:val="001436A1"/>
    <w:rsid w:val="00143F17"/>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32E2"/>
    <w:rsid w:val="00173776"/>
    <w:rsid w:val="001738A3"/>
    <w:rsid w:val="00173F70"/>
    <w:rsid w:val="0017436F"/>
    <w:rsid w:val="00174D87"/>
    <w:rsid w:val="00175A3C"/>
    <w:rsid w:val="00176010"/>
    <w:rsid w:val="001763D1"/>
    <w:rsid w:val="001776CC"/>
    <w:rsid w:val="00177C53"/>
    <w:rsid w:val="00180601"/>
    <w:rsid w:val="001813DE"/>
    <w:rsid w:val="00181B35"/>
    <w:rsid w:val="00182226"/>
    <w:rsid w:val="00182BED"/>
    <w:rsid w:val="0018465B"/>
    <w:rsid w:val="00184841"/>
    <w:rsid w:val="00185CAA"/>
    <w:rsid w:val="0018695F"/>
    <w:rsid w:val="0018717F"/>
    <w:rsid w:val="00190867"/>
    <w:rsid w:val="00190BB1"/>
    <w:rsid w:val="00194C58"/>
    <w:rsid w:val="00194FC0"/>
    <w:rsid w:val="00195A49"/>
    <w:rsid w:val="00195B86"/>
    <w:rsid w:val="00196512"/>
    <w:rsid w:val="00196589"/>
    <w:rsid w:val="0019695B"/>
    <w:rsid w:val="00196AB9"/>
    <w:rsid w:val="001A17A3"/>
    <w:rsid w:val="001A407F"/>
    <w:rsid w:val="001A632F"/>
    <w:rsid w:val="001A6646"/>
    <w:rsid w:val="001A775C"/>
    <w:rsid w:val="001B0726"/>
    <w:rsid w:val="001B2713"/>
    <w:rsid w:val="001B54A6"/>
    <w:rsid w:val="001B586F"/>
    <w:rsid w:val="001B6746"/>
    <w:rsid w:val="001B6B52"/>
    <w:rsid w:val="001C14FA"/>
    <w:rsid w:val="001C16FA"/>
    <w:rsid w:val="001C17C8"/>
    <w:rsid w:val="001C2D10"/>
    <w:rsid w:val="001C2FCD"/>
    <w:rsid w:val="001C4095"/>
    <w:rsid w:val="001C465D"/>
    <w:rsid w:val="001C5AE3"/>
    <w:rsid w:val="001C6056"/>
    <w:rsid w:val="001C611C"/>
    <w:rsid w:val="001C671C"/>
    <w:rsid w:val="001C7AC2"/>
    <w:rsid w:val="001D2A1B"/>
    <w:rsid w:val="001D43F6"/>
    <w:rsid w:val="001D46BA"/>
    <w:rsid w:val="001D5244"/>
    <w:rsid w:val="001D5E35"/>
    <w:rsid w:val="001D63B1"/>
    <w:rsid w:val="001D6A27"/>
    <w:rsid w:val="001E0395"/>
    <w:rsid w:val="001E0D69"/>
    <w:rsid w:val="001E19A2"/>
    <w:rsid w:val="001E1E6B"/>
    <w:rsid w:val="001E1E80"/>
    <w:rsid w:val="001E2BBD"/>
    <w:rsid w:val="001E2EA1"/>
    <w:rsid w:val="001E33E8"/>
    <w:rsid w:val="001E46C0"/>
    <w:rsid w:val="001E580D"/>
    <w:rsid w:val="001E5B9E"/>
    <w:rsid w:val="001E685C"/>
    <w:rsid w:val="001E6E50"/>
    <w:rsid w:val="001E7C43"/>
    <w:rsid w:val="001F0C07"/>
    <w:rsid w:val="001F18E5"/>
    <w:rsid w:val="001F22A5"/>
    <w:rsid w:val="001F2C54"/>
    <w:rsid w:val="001F460E"/>
    <w:rsid w:val="001F5543"/>
    <w:rsid w:val="001F5643"/>
    <w:rsid w:val="001F5C2E"/>
    <w:rsid w:val="001F614F"/>
    <w:rsid w:val="001F677B"/>
    <w:rsid w:val="001F6F87"/>
    <w:rsid w:val="001F7229"/>
    <w:rsid w:val="002016D3"/>
    <w:rsid w:val="00203401"/>
    <w:rsid w:val="00204185"/>
    <w:rsid w:val="00204CD4"/>
    <w:rsid w:val="0020527A"/>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9B6"/>
    <w:rsid w:val="00224601"/>
    <w:rsid w:val="0022522F"/>
    <w:rsid w:val="00226DE9"/>
    <w:rsid w:val="00230100"/>
    <w:rsid w:val="002308DC"/>
    <w:rsid w:val="00231C21"/>
    <w:rsid w:val="00232323"/>
    <w:rsid w:val="00232ABB"/>
    <w:rsid w:val="00232CB5"/>
    <w:rsid w:val="0023306B"/>
    <w:rsid w:val="0023309E"/>
    <w:rsid w:val="0023352C"/>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11EC"/>
    <w:rsid w:val="0025212F"/>
    <w:rsid w:val="002537E9"/>
    <w:rsid w:val="002551BA"/>
    <w:rsid w:val="0025547E"/>
    <w:rsid w:val="00255517"/>
    <w:rsid w:val="00256BBC"/>
    <w:rsid w:val="00257D79"/>
    <w:rsid w:val="00260A74"/>
    <w:rsid w:val="002618B2"/>
    <w:rsid w:val="00261DF2"/>
    <w:rsid w:val="0026289B"/>
    <w:rsid w:val="00263686"/>
    <w:rsid w:val="002639F8"/>
    <w:rsid w:val="00263F7A"/>
    <w:rsid w:val="002642A9"/>
    <w:rsid w:val="00264A90"/>
    <w:rsid w:val="002654D1"/>
    <w:rsid w:val="002703D0"/>
    <w:rsid w:val="00270A35"/>
    <w:rsid w:val="00270E5B"/>
    <w:rsid w:val="002711F2"/>
    <w:rsid w:val="00271222"/>
    <w:rsid w:val="00271981"/>
    <w:rsid w:val="00271C87"/>
    <w:rsid w:val="002725CC"/>
    <w:rsid w:val="00274551"/>
    <w:rsid w:val="002746FA"/>
    <w:rsid w:val="00274FC5"/>
    <w:rsid w:val="002769E8"/>
    <w:rsid w:val="00276CCD"/>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960C0"/>
    <w:rsid w:val="002A0071"/>
    <w:rsid w:val="002A10C4"/>
    <w:rsid w:val="002A188E"/>
    <w:rsid w:val="002A267D"/>
    <w:rsid w:val="002A268A"/>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54E"/>
    <w:rsid w:val="002C3B19"/>
    <w:rsid w:val="002C427C"/>
    <w:rsid w:val="002C5389"/>
    <w:rsid w:val="002C5B23"/>
    <w:rsid w:val="002C6785"/>
    <w:rsid w:val="002D00F4"/>
    <w:rsid w:val="002D04F8"/>
    <w:rsid w:val="002D0AEC"/>
    <w:rsid w:val="002D0F6A"/>
    <w:rsid w:val="002D143C"/>
    <w:rsid w:val="002D2331"/>
    <w:rsid w:val="002D486A"/>
    <w:rsid w:val="002D4BE5"/>
    <w:rsid w:val="002D4F2D"/>
    <w:rsid w:val="002D5895"/>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76C6"/>
    <w:rsid w:val="002E7726"/>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A9F"/>
    <w:rsid w:val="00306937"/>
    <w:rsid w:val="00306F8B"/>
    <w:rsid w:val="0030758B"/>
    <w:rsid w:val="00307EBF"/>
    <w:rsid w:val="00307F19"/>
    <w:rsid w:val="00307F37"/>
    <w:rsid w:val="0031080A"/>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4671"/>
    <w:rsid w:val="00324A15"/>
    <w:rsid w:val="00325296"/>
    <w:rsid w:val="003269CD"/>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2440"/>
    <w:rsid w:val="0036452E"/>
    <w:rsid w:val="00364663"/>
    <w:rsid w:val="003649EC"/>
    <w:rsid w:val="00364B70"/>
    <w:rsid w:val="003657F6"/>
    <w:rsid w:val="00366820"/>
    <w:rsid w:val="00366B65"/>
    <w:rsid w:val="003678D8"/>
    <w:rsid w:val="0037030A"/>
    <w:rsid w:val="003715DA"/>
    <w:rsid w:val="003743CB"/>
    <w:rsid w:val="00374BB6"/>
    <w:rsid w:val="00374E65"/>
    <w:rsid w:val="00376417"/>
    <w:rsid w:val="003807D9"/>
    <w:rsid w:val="00380810"/>
    <w:rsid w:val="00380A46"/>
    <w:rsid w:val="00381B6C"/>
    <w:rsid w:val="003824DD"/>
    <w:rsid w:val="00384883"/>
    <w:rsid w:val="00384B61"/>
    <w:rsid w:val="003909C0"/>
    <w:rsid w:val="00391422"/>
    <w:rsid w:val="0039380B"/>
    <w:rsid w:val="00393BED"/>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5CB2"/>
    <w:rsid w:val="003C6325"/>
    <w:rsid w:val="003D09CD"/>
    <w:rsid w:val="003D1F76"/>
    <w:rsid w:val="003D4258"/>
    <w:rsid w:val="003D45C4"/>
    <w:rsid w:val="003D588D"/>
    <w:rsid w:val="003D5DE5"/>
    <w:rsid w:val="003D6F8D"/>
    <w:rsid w:val="003E0088"/>
    <w:rsid w:val="003E0C42"/>
    <w:rsid w:val="003E28E7"/>
    <w:rsid w:val="003E28F8"/>
    <w:rsid w:val="003E2C47"/>
    <w:rsid w:val="003E595B"/>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D4F"/>
    <w:rsid w:val="003F7D75"/>
    <w:rsid w:val="004007C8"/>
    <w:rsid w:val="00400A3C"/>
    <w:rsid w:val="0040166A"/>
    <w:rsid w:val="004025DD"/>
    <w:rsid w:val="00402652"/>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464F"/>
    <w:rsid w:val="0042485E"/>
    <w:rsid w:val="00425A6E"/>
    <w:rsid w:val="004263E1"/>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D6"/>
    <w:rsid w:val="00447DD4"/>
    <w:rsid w:val="00447F0C"/>
    <w:rsid w:val="00450A55"/>
    <w:rsid w:val="00450FAE"/>
    <w:rsid w:val="0045238D"/>
    <w:rsid w:val="00454C6C"/>
    <w:rsid w:val="004553DB"/>
    <w:rsid w:val="00455590"/>
    <w:rsid w:val="00455CB9"/>
    <w:rsid w:val="00455F3B"/>
    <w:rsid w:val="004574D9"/>
    <w:rsid w:val="004625DB"/>
    <w:rsid w:val="00462D76"/>
    <w:rsid w:val="00462DBA"/>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4641"/>
    <w:rsid w:val="00476BD3"/>
    <w:rsid w:val="004770F2"/>
    <w:rsid w:val="00477B39"/>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21D8"/>
    <w:rsid w:val="004B2683"/>
    <w:rsid w:val="004B2ABD"/>
    <w:rsid w:val="004B2DD4"/>
    <w:rsid w:val="004B302F"/>
    <w:rsid w:val="004B3A95"/>
    <w:rsid w:val="004B4980"/>
    <w:rsid w:val="004B4C26"/>
    <w:rsid w:val="004B4DB1"/>
    <w:rsid w:val="004B50B9"/>
    <w:rsid w:val="004B5BF5"/>
    <w:rsid w:val="004B7682"/>
    <w:rsid w:val="004B7F76"/>
    <w:rsid w:val="004C02DE"/>
    <w:rsid w:val="004C135D"/>
    <w:rsid w:val="004C33C4"/>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118C"/>
    <w:rsid w:val="004E2746"/>
    <w:rsid w:val="004E2A34"/>
    <w:rsid w:val="004E2B1F"/>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DCF"/>
    <w:rsid w:val="00505019"/>
    <w:rsid w:val="005051B7"/>
    <w:rsid w:val="00505FB5"/>
    <w:rsid w:val="00506C96"/>
    <w:rsid w:val="005108BA"/>
    <w:rsid w:val="00511EFA"/>
    <w:rsid w:val="005120D9"/>
    <w:rsid w:val="00513CFA"/>
    <w:rsid w:val="00514234"/>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7002"/>
    <w:rsid w:val="00527FA8"/>
    <w:rsid w:val="005303DF"/>
    <w:rsid w:val="00530552"/>
    <w:rsid w:val="0053094B"/>
    <w:rsid w:val="005312FE"/>
    <w:rsid w:val="00531C0A"/>
    <w:rsid w:val="00533A03"/>
    <w:rsid w:val="00535149"/>
    <w:rsid w:val="00535390"/>
    <w:rsid w:val="00535DB7"/>
    <w:rsid w:val="00536EF9"/>
    <w:rsid w:val="005418FF"/>
    <w:rsid w:val="00541B54"/>
    <w:rsid w:val="005424F9"/>
    <w:rsid w:val="00543EC8"/>
    <w:rsid w:val="0054437B"/>
    <w:rsid w:val="005445E4"/>
    <w:rsid w:val="0054475D"/>
    <w:rsid w:val="00544E43"/>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3469"/>
    <w:rsid w:val="0056375F"/>
    <w:rsid w:val="005648D6"/>
    <w:rsid w:val="00566723"/>
    <w:rsid w:val="00566B76"/>
    <w:rsid w:val="00567EC4"/>
    <w:rsid w:val="005705D6"/>
    <w:rsid w:val="0057090B"/>
    <w:rsid w:val="00570CFD"/>
    <w:rsid w:val="00570D28"/>
    <w:rsid w:val="0057173B"/>
    <w:rsid w:val="00573929"/>
    <w:rsid w:val="005739BE"/>
    <w:rsid w:val="00573B9B"/>
    <w:rsid w:val="00574216"/>
    <w:rsid w:val="00574440"/>
    <w:rsid w:val="00575042"/>
    <w:rsid w:val="005754EA"/>
    <w:rsid w:val="005756E5"/>
    <w:rsid w:val="00575F1C"/>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2FE"/>
    <w:rsid w:val="0059738A"/>
    <w:rsid w:val="005A1B68"/>
    <w:rsid w:val="005A2325"/>
    <w:rsid w:val="005A2900"/>
    <w:rsid w:val="005A2D08"/>
    <w:rsid w:val="005A370E"/>
    <w:rsid w:val="005A4097"/>
    <w:rsid w:val="005A4210"/>
    <w:rsid w:val="005A4F72"/>
    <w:rsid w:val="005A55CD"/>
    <w:rsid w:val="005A5D0C"/>
    <w:rsid w:val="005A653F"/>
    <w:rsid w:val="005A6B45"/>
    <w:rsid w:val="005A7BCA"/>
    <w:rsid w:val="005A7E98"/>
    <w:rsid w:val="005B116C"/>
    <w:rsid w:val="005B205C"/>
    <w:rsid w:val="005B2CE2"/>
    <w:rsid w:val="005B3D9F"/>
    <w:rsid w:val="005B48AD"/>
    <w:rsid w:val="005B5006"/>
    <w:rsid w:val="005B5AF7"/>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E12E5"/>
    <w:rsid w:val="005E1A4C"/>
    <w:rsid w:val="005E26A6"/>
    <w:rsid w:val="005E369B"/>
    <w:rsid w:val="005E414A"/>
    <w:rsid w:val="005E419B"/>
    <w:rsid w:val="005E63DB"/>
    <w:rsid w:val="005F23AC"/>
    <w:rsid w:val="005F3BE0"/>
    <w:rsid w:val="005F67AF"/>
    <w:rsid w:val="00600182"/>
    <w:rsid w:val="006019C9"/>
    <w:rsid w:val="0060219D"/>
    <w:rsid w:val="00602DD1"/>
    <w:rsid w:val="006030B7"/>
    <w:rsid w:val="00603377"/>
    <w:rsid w:val="00604871"/>
    <w:rsid w:val="00604F20"/>
    <w:rsid w:val="0060610E"/>
    <w:rsid w:val="00607A8C"/>
    <w:rsid w:val="00610FC2"/>
    <w:rsid w:val="00611B8E"/>
    <w:rsid w:val="0061235D"/>
    <w:rsid w:val="00612607"/>
    <w:rsid w:val="00613085"/>
    <w:rsid w:val="00621618"/>
    <w:rsid w:val="006222B9"/>
    <w:rsid w:val="00622990"/>
    <w:rsid w:val="00622A32"/>
    <w:rsid w:val="00622AD8"/>
    <w:rsid w:val="0062585C"/>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1DC2"/>
    <w:rsid w:val="00642C65"/>
    <w:rsid w:val="00643603"/>
    <w:rsid w:val="00644589"/>
    <w:rsid w:val="00645226"/>
    <w:rsid w:val="0064766F"/>
    <w:rsid w:val="00651075"/>
    <w:rsid w:val="006519DD"/>
    <w:rsid w:val="00652BB7"/>
    <w:rsid w:val="006536D3"/>
    <w:rsid w:val="00653A86"/>
    <w:rsid w:val="00656669"/>
    <w:rsid w:val="00656908"/>
    <w:rsid w:val="006602DC"/>
    <w:rsid w:val="006608D6"/>
    <w:rsid w:val="00661BB2"/>
    <w:rsid w:val="00664D9E"/>
    <w:rsid w:val="0066606D"/>
    <w:rsid w:val="00666119"/>
    <w:rsid w:val="00671776"/>
    <w:rsid w:val="0067213B"/>
    <w:rsid w:val="0067253D"/>
    <w:rsid w:val="0067293D"/>
    <w:rsid w:val="006729BF"/>
    <w:rsid w:val="0067420D"/>
    <w:rsid w:val="00675CC5"/>
    <w:rsid w:val="00675EDD"/>
    <w:rsid w:val="00676317"/>
    <w:rsid w:val="00680108"/>
    <w:rsid w:val="00680874"/>
    <w:rsid w:val="00680AB0"/>
    <w:rsid w:val="00680E53"/>
    <w:rsid w:val="006826BD"/>
    <w:rsid w:val="00682C9B"/>
    <w:rsid w:val="0068358D"/>
    <w:rsid w:val="006847DA"/>
    <w:rsid w:val="00685D8B"/>
    <w:rsid w:val="00687D60"/>
    <w:rsid w:val="00690906"/>
    <w:rsid w:val="006913DC"/>
    <w:rsid w:val="0069206E"/>
    <w:rsid w:val="00693D0C"/>
    <w:rsid w:val="00693F8D"/>
    <w:rsid w:val="0069406C"/>
    <w:rsid w:val="00695322"/>
    <w:rsid w:val="006967EB"/>
    <w:rsid w:val="00696A4A"/>
    <w:rsid w:val="00696CCF"/>
    <w:rsid w:val="00697955"/>
    <w:rsid w:val="00697A98"/>
    <w:rsid w:val="006A03B8"/>
    <w:rsid w:val="006A0821"/>
    <w:rsid w:val="006A37C1"/>
    <w:rsid w:val="006A3CEC"/>
    <w:rsid w:val="006A3D15"/>
    <w:rsid w:val="006A5C24"/>
    <w:rsid w:val="006A5F93"/>
    <w:rsid w:val="006A696D"/>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4DA4"/>
    <w:rsid w:val="006D551F"/>
    <w:rsid w:val="006D57B3"/>
    <w:rsid w:val="006D61B1"/>
    <w:rsid w:val="006D6665"/>
    <w:rsid w:val="006D78DB"/>
    <w:rsid w:val="006D7BA3"/>
    <w:rsid w:val="006D7EF2"/>
    <w:rsid w:val="006E0A4C"/>
    <w:rsid w:val="006E22CC"/>
    <w:rsid w:val="006E4F24"/>
    <w:rsid w:val="006E5BC8"/>
    <w:rsid w:val="006E739F"/>
    <w:rsid w:val="006E77B7"/>
    <w:rsid w:val="006F1776"/>
    <w:rsid w:val="006F1BAB"/>
    <w:rsid w:val="006F2205"/>
    <w:rsid w:val="006F2414"/>
    <w:rsid w:val="006F31C0"/>
    <w:rsid w:val="006F36E6"/>
    <w:rsid w:val="006F37B4"/>
    <w:rsid w:val="006F4219"/>
    <w:rsid w:val="006F4B82"/>
    <w:rsid w:val="006F7768"/>
    <w:rsid w:val="006F7C6E"/>
    <w:rsid w:val="006F7F52"/>
    <w:rsid w:val="00701198"/>
    <w:rsid w:val="007031B0"/>
    <w:rsid w:val="00703CA2"/>
    <w:rsid w:val="00705915"/>
    <w:rsid w:val="00705D8D"/>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31307"/>
    <w:rsid w:val="00731A5A"/>
    <w:rsid w:val="00732650"/>
    <w:rsid w:val="0073283A"/>
    <w:rsid w:val="00733D08"/>
    <w:rsid w:val="0073561A"/>
    <w:rsid w:val="00735CEB"/>
    <w:rsid w:val="00740382"/>
    <w:rsid w:val="00740C34"/>
    <w:rsid w:val="00741A02"/>
    <w:rsid w:val="00741AFD"/>
    <w:rsid w:val="00743440"/>
    <w:rsid w:val="0074556C"/>
    <w:rsid w:val="00746223"/>
    <w:rsid w:val="007470BA"/>
    <w:rsid w:val="0074755C"/>
    <w:rsid w:val="007511EA"/>
    <w:rsid w:val="00751240"/>
    <w:rsid w:val="00751D98"/>
    <w:rsid w:val="00752F55"/>
    <w:rsid w:val="007538B3"/>
    <w:rsid w:val="007549DC"/>
    <w:rsid w:val="007569BE"/>
    <w:rsid w:val="00757F4F"/>
    <w:rsid w:val="00760255"/>
    <w:rsid w:val="00760460"/>
    <w:rsid w:val="00761E3C"/>
    <w:rsid w:val="00762FB4"/>
    <w:rsid w:val="007631F3"/>
    <w:rsid w:val="00763CA2"/>
    <w:rsid w:val="007641AC"/>
    <w:rsid w:val="007648C9"/>
    <w:rsid w:val="007649B7"/>
    <w:rsid w:val="00764CE0"/>
    <w:rsid w:val="00765DEE"/>
    <w:rsid w:val="007669EF"/>
    <w:rsid w:val="007678EC"/>
    <w:rsid w:val="00770430"/>
    <w:rsid w:val="007712DB"/>
    <w:rsid w:val="00771795"/>
    <w:rsid w:val="00773664"/>
    <w:rsid w:val="007738A6"/>
    <w:rsid w:val="00773E43"/>
    <w:rsid w:val="00774290"/>
    <w:rsid w:val="0077559D"/>
    <w:rsid w:val="00775656"/>
    <w:rsid w:val="00775CA9"/>
    <w:rsid w:val="00775E6B"/>
    <w:rsid w:val="00776735"/>
    <w:rsid w:val="0077789D"/>
    <w:rsid w:val="00777B9C"/>
    <w:rsid w:val="00780959"/>
    <w:rsid w:val="00784F8E"/>
    <w:rsid w:val="0078518E"/>
    <w:rsid w:val="0078529E"/>
    <w:rsid w:val="007852BB"/>
    <w:rsid w:val="00785CCD"/>
    <w:rsid w:val="00786041"/>
    <w:rsid w:val="00786A64"/>
    <w:rsid w:val="007870F7"/>
    <w:rsid w:val="00790B58"/>
    <w:rsid w:val="00791B2F"/>
    <w:rsid w:val="00792283"/>
    <w:rsid w:val="007924EF"/>
    <w:rsid w:val="0079352D"/>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1154"/>
    <w:rsid w:val="007C1BF9"/>
    <w:rsid w:val="007C258E"/>
    <w:rsid w:val="007C49F8"/>
    <w:rsid w:val="007C54A2"/>
    <w:rsid w:val="007C63EB"/>
    <w:rsid w:val="007C731E"/>
    <w:rsid w:val="007C7FEC"/>
    <w:rsid w:val="007D02DD"/>
    <w:rsid w:val="007D0A19"/>
    <w:rsid w:val="007D0BB6"/>
    <w:rsid w:val="007D1FB1"/>
    <w:rsid w:val="007D20DF"/>
    <w:rsid w:val="007D27D7"/>
    <w:rsid w:val="007D2828"/>
    <w:rsid w:val="007D2850"/>
    <w:rsid w:val="007D4433"/>
    <w:rsid w:val="007D4B7E"/>
    <w:rsid w:val="007D593D"/>
    <w:rsid w:val="007D5B3E"/>
    <w:rsid w:val="007D5C3F"/>
    <w:rsid w:val="007D690C"/>
    <w:rsid w:val="007D7D0D"/>
    <w:rsid w:val="007E1A2E"/>
    <w:rsid w:val="007E244A"/>
    <w:rsid w:val="007E2770"/>
    <w:rsid w:val="007E36EE"/>
    <w:rsid w:val="007E4F97"/>
    <w:rsid w:val="007E50E3"/>
    <w:rsid w:val="007E5B23"/>
    <w:rsid w:val="007F00EE"/>
    <w:rsid w:val="007F07E9"/>
    <w:rsid w:val="007F12B4"/>
    <w:rsid w:val="007F138F"/>
    <w:rsid w:val="007F19FA"/>
    <w:rsid w:val="007F1EDA"/>
    <w:rsid w:val="007F2E78"/>
    <w:rsid w:val="007F51D3"/>
    <w:rsid w:val="007F5698"/>
    <w:rsid w:val="007F5F50"/>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CD3"/>
    <w:rsid w:val="00810A13"/>
    <w:rsid w:val="008111A0"/>
    <w:rsid w:val="0081138E"/>
    <w:rsid w:val="008113B2"/>
    <w:rsid w:val="00811B48"/>
    <w:rsid w:val="00812C91"/>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13EC"/>
    <w:rsid w:val="00831D98"/>
    <w:rsid w:val="00833F02"/>
    <w:rsid w:val="008352AD"/>
    <w:rsid w:val="0083574E"/>
    <w:rsid w:val="00835863"/>
    <w:rsid w:val="00837182"/>
    <w:rsid w:val="00841A82"/>
    <w:rsid w:val="00842957"/>
    <w:rsid w:val="00842DF3"/>
    <w:rsid w:val="00842F03"/>
    <w:rsid w:val="00842FF4"/>
    <w:rsid w:val="008439AB"/>
    <w:rsid w:val="0084481D"/>
    <w:rsid w:val="008472C1"/>
    <w:rsid w:val="00847570"/>
    <w:rsid w:val="00847896"/>
    <w:rsid w:val="0085022F"/>
    <w:rsid w:val="00850B72"/>
    <w:rsid w:val="008522B5"/>
    <w:rsid w:val="00852B82"/>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3794"/>
    <w:rsid w:val="00863DA8"/>
    <w:rsid w:val="00865852"/>
    <w:rsid w:val="008658E0"/>
    <w:rsid w:val="00867C4C"/>
    <w:rsid w:val="0087271D"/>
    <w:rsid w:val="00873D14"/>
    <w:rsid w:val="008745A9"/>
    <w:rsid w:val="008752A8"/>
    <w:rsid w:val="00877060"/>
    <w:rsid w:val="00877FDF"/>
    <w:rsid w:val="00880348"/>
    <w:rsid w:val="008809C3"/>
    <w:rsid w:val="00880C56"/>
    <w:rsid w:val="00881C9E"/>
    <w:rsid w:val="00881D2F"/>
    <w:rsid w:val="008832CB"/>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A1381"/>
    <w:rsid w:val="008A1714"/>
    <w:rsid w:val="008A1F9B"/>
    <w:rsid w:val="008A24EB"/>
    <w:rsid w:val="008A3CF3"/>
    <w:rsid w:val="008A69E9"/>
    <w:rsid w:val="008A7357"/>
    <w:rsid w:val="008B00DC"/>
    <w:rsid w:val="008B1594"/>
    <w:rsid w:val="008B1833"/>
    <w:rsid w:val="008B3190"/>
    <w:rsid w:val="008B6487"/>
    <w:rsid w:val="008B69B1"/>
    <w:rsid w:val="008C037A"/>
    <w:rsid w:val="008C0918"/>
    <w:rsid w:val="008C09F2"/>
    <w:rsid w:val="008C0ED9"/>
    <w:rsid w:val="008C1D57"/>
    <w:rsid w:val="008C2C9E"/>
    <w:rsid w:val="008C308B"/>
    <w:rsid w:val="008C30CC"/>
    <w:rsid w:val="008C40AE"/>
    <w:rsid w:val="008C559C"/>
    <w:rsid w:val="008C56DE"/>
    <w:rsid w:val="008C6BAD"/>
    <w:rsid w:val="008C7509"/>
    <w:rsid w:val="008C7C46"/>
    <w:rsid w:val="008D0587"/>
    <w:rsid w:val="008D0ED2"/>
    <w:rsid w:val="008D26CE"/>
    <w:rsid w:val="008D3AF7"/>
    <w:rsid w:val="008D3CA9"/>
    <w:rsid w:val="008D4102"/>
    <w:rsid w:val="008D49DE"/>
    <w:rsid w:val="008D5338"/>
    <w:rsid w:val="008D5414"/>
    <w:rsid w:val="008D602F"/>
    <w:rsid w:val="008D6941"/>
    <w:rsid w:val="008D770F"/>
    <w:rsid w:val="008D7BAD"/>
    <w:rsid w:val="008E12D9"/>
    <w:rsid w:val="008E280A"/>
    <w:rsid w:val="008E3F72"/>
    <w:rsid w:val="008E4ECC"/>
    <w:rsid w:val="008E50AB"/>
    <w:rsid w:val="008E6206"/>
    <w:rsid w:val="008E6EF7"/>
    <w:rsid w:val="008E7A38"/>
    <w:rsid w:val="008F0B78"/>
    <w:rsid w:val="008F0BEE"/>
    <w:rsid w:val="008F0D01"/>
    <w:rsid w:val="008F1708"/>
    <w:rsid w:val="008F1AFB"/>
    <w:rsid w:val="008F2479"/>
    <w:rsid w:val="008F300A"/>
    <w:rsid w:val="008F353B"/>
    <w:rsid w:val="008F4128"/>
    <w:rsid w:val="008F447A"/>
    <w:rsid w:val="008F4DE0"/>
    <w:rsid w:val="008F6AF9"/>
    <w:rsid w:val="008F6BFB"/>
    <w:rsid w:val="008F73B1"/>
    <w:rsid w:val="008F797B"/>
    <w:rsid w:val="00900E5C"/>
    <w:rsid w:val="0090111B"/>
    <w:rsid w:val="00901AE4"/>
    <w:rsid w:val="00905C53"/>
    <w:rsid w:val="0090636C"/>
    <w:rsid w:val="00910512"/>
    <w:rsid w:val="00910832"/>
    <w:rsid w:val="0091238F"/>
    <w:rsid w:val="009139AC"/>
    <w:rsid w:val="00913B00"/>
    <w:rsid w:val="00914037"/>
    <w:rsid w:val="00914039"/>
    <w:rsid w:val="009142D8"/>
    <w:rsid w:val="00915A0D"/>
    <w:rsid w:val="00915F03"/>
    <w:rsid w:val="00915F6E"/>
    <w:rsid w:val="00916C98"/>
    <w:rsid w:val="0091711A"/>
    <w:rsid w:val="00920FC0"/>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615F"/>
    <w:rsid w:val="00946BF0"/>
    <w:rsid w:val="0095047D"/>
    <w:rsid w:val="009511A6"/>
    <w:rsid w:val="009518BF"/>
    <w:rsid w:val="00951A3C"/>
    <w:rsid w:val="0095321F"/>
    <w:rsid w:val="009547E3"/>
    <w:rsid w:val="00954F0B"/>
    <w:rsid w:val="009559B9"/>
    <w:rsid w:val="009560F1"/>
    <w:rsid w:val="0095713A"/>
    <w:rsid w:val="0095736E"/>
    <w:rsid w:val="00957CA5"/>
    <w:rsid w:val="00957CAA"/>
    <w:rsid w:val="0096151E"/>
    <w:rsid w:val="00962EF1"/>
    <w:rsid w:val="00964427"/>
    <w:rsid w:val="00964F88"/>
    <w:rsid w:val="0096710C"/>
    <w:rsid w:val="009671DB"/>
    <w:rsid w:val="009679CC"/>
    <w:rsid w:val="00970E41"/>
    <w:rsid w:val="009713C1"/>
    <w:rsid w:val="009728F6"/>
    <w:rsid w:val="00973856"/>
    <w:rsid w:val="0097391D"/>
    <w:rsid w:val="00974AB6"/>
    <w:rsid w:val="00975CD3"/>
    <w:rsid w:val="00975E5C"/>
    <w:rsid w:val="0097694F"/>
    <w:rsid w:val="00980550"/>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6070"/>
    <w:rsid w:val="009C25B4"/>
    <w:rsid w:val="009C2A40"/>
    <w:rsid w:val="009C2F2B"/>
    <w:rsid w:val="009C5751"/>
    <w:rsid w:val="009C5A9D"/>
    <w:rsid w:val="009C5AF3"/>
    <w:rsid w:val="009C62C8"/>
    <w:rsid w:val="009C6475"/>
    <w:rsid w:val="009C673C"/>
    <w:rsid w:val="009D0FBC"/>
    <w:rsid w:val="009D1DBC"/>
    <w:rsid w:val="009D2477"/>
    <w:rsid w:val="009D27D4"/>
    <w:rsid w:val="009D299F"/>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EE5"/>
    <w:rsid w:val="009F0A2F"/>
    <w:rsid w:val="009F0E50"/>
    <w:rsid w:val="009F0E7C"/>
    <w:rsid w:val="009F15BB"/>
    <w:rsid w:val="009F1761"/>
    <w:rsid w:val="009F1778"/>
    <w:rsid w:val="009F30A0"/>
    <w:rsid w:val="009F3E67"/>
    <w:rsid w:val="009F3F4A"/>
    <w:rsid w:val="009F4C61"/>
    <w:rsid w:val="009F4D56"/>
    <w:rsid w:val="009F6803"/>
    <w:rsid w:val="009F7368"/>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3129"/>
    <w:rsid w:val="00A13804"/>
    <w:rsid w:val="00A15887"/>
    <w:rsid w:val="00A166E7"/>
    <w:rsid w:val="00A16934"/>
    <w:rsid w:val="00A16C5C"/>
    <w:rsid w:val="00A1750C"/>
    <w:rsid w:val="00A20167"/>
    <w:rsid w:val="00A21809"/>
    <w:rsid w:val="00A21FF1"/>
    <w:rsid w:val="00A22D91"/>
    <w:rsid w:val="00A22E17"/>
    <w:rsid w:val="00A259B8"/>
    <w:rsid w:val="00A25B89"/>
    <w:rsid w:val="00A26645"/>
    <w:rsid w:val="00A266AC"/>
    <w:rsid w:val="00A26F8E"/>
    <w:rsid w:val="00A2719C"/>
    <w:rsid w:val="00A274A1"/>
    <w:rsid w:val="00A277B1"/>
    <w:rsid w:val="00A32FFD"/>
    <w:rsid w:val="00A34796"/>
    <w:rsid w:val="00A34848"/>
    <w:rsid w:val="00A34894"/>
    <w:rsid w:val="00A35B6B"/>
    <w:rsid w:val="00A363EE"/>
    <w:rsid w:val="00A3713D"/>
    <w:rsid w:val="00A376B1"/>
    <w:rsid w:val="00A42EC9"/>
    <w:rsid w:val="00A437A5"/>
    <w:rsid w:val="00A43BAF"/>
    <w:rsid w:val="00A43F65"/>
    <w:rsid w:val="00A44DF8"/>
    <w:rsid w:val="00A46413"/>
    <w:rsid w:val="00A47415"/>
    <w:rsid w:val="00A47D2E"/>
    <w:rsid w:val="00A50486"/>
    <w:rsid w:val="00A50586"/>
    <w:rsid w:val="00A51262"/>
    <w:rsid w:val="00A51353"/>
    <w:rsid w:val="00A513D8"/>
    <w:rsid w:val="00A51C4E"/>
    <w:rsid w:val="00A53241"/>
    <w:rsid w:val="00A54A97"/>
    <w:rsid w:val="00A54F21"/>
    <w:rsid w:val="00A55576"/>
    <w:rsid w:val="00A55A23"/>
    <w:rsid w:val="00A56FEB"/>
    <w:rsid w:val="00A5707C"/>
    <w:rsid w:val="00A572A0"/>
    <w:rsid w:val="00A57772"/>
    <w:rsid w:val="00A60465"/>
    <w:rsid w:val="00A61CC8"/>
    <w:rsid w:val="00A6358D"/>
    <w:rsid w:val="00A635E3"/>
    <w:rsid w:val="00A64930"/>
    <w:rsid w:val="00A657FC"/>
    <w:rsid w:val="00A66860"/>
    <w:rsid w:val="00A6699B"/>
    <w:rsid w:val="00A66A8F"/>
    <w:rsid w:val="00A671DD"/>
    <w:rsid w:val="00A672D2"/>
    <w:rsid w:val="00A7001D"/>
    <w:rsid w:val="00A7254C"/>
    <w:rsid w:val="00A73D3F"/>
    <w:rsid w:val="00A73F46"/>
    <w:rsid w:val="00A74C60"/>
    <w:rsid w:val="00A7590A"/>
    <w:rsid w:val="00A76E7D"/>
    <w:rsid w:val="00A7736D"/>
    <w:rsid w:val="00A80444"/>
    <w:rsid w:val="00A80829"/>
    <w:rsid w:val="00A81160"/>
    <w:rsid w:val="00A82909"/>
    <w:rsid w:val="00A82C07"/>
    <w:rsid w:val="00A82D55"/>
    <w:rsid w:val="00A83B05"/>
    <w:rsid w:val="00A85203"/>
    <w:rsid w:val="00A8613F"/>
    <w:rsid w:val="00A86664"/>
    <w:rsid w:val="00A86B28"/>
    <w:rsid w:val="00A9087A"/>
    <w:rsid w:val="00A91109"/>
    <w:rsid w:val="00A91F31"/>
    <w:rsid w:val="00A92272"/>
    <w:rsid w:val="00A92579"/>
    <w:rsid w:val="00A9287E"/>
    <w:rsid w:val="00A92E83"/>
    <w:rsid w:val="00A93D1B"/>
    <w:rsid w:val="00A9795A"/>
    <w:rsid w:val="00AA0310"/>
    <w:rsid w:val="00AA1198"/>
    <w:rsid w:val="00AA18D5"/>
    <w:rsid w:val="00AA1C63"/>
    <w:rsid w:val="00AA2144"/>
    <w:rsid w:val="00AA27D2"/>
    <w:rsid w:val="00AA2F12"/>
    <w:rsid w:val="00AA3764"/>
    <w:rsid w:val="00AA49FD"/>
    <w:rsid w:val="00AA51E0"/>
    <w:rsid w:val="00AA5B20"/>
    <w:rsid w:val="00AB0771"/>
    <w:rsid w:val="00AB1A6A"/>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4F0D"/>
    <w:rsid w:val="00AC5212"/>
    <w:rsid w:val="00AC52EB"/>
    <w:rsid w:val="00AC559E"/>
    <w:rsid w:val="00AC5C50"/>
    <w:rsid w:val="00AC60DF"/>
    <w:rsid w:val="00AC7568"/>
    <w:rsid w:val="00AD0961"/>
    <w:rsid w:val="00AD09E6"/>
    <w:rsid w:val="00AD11D6"/>
    <w:rsid w:val="00AD1AA2"/>
    <w:rsid w:val="00AD1D73"/>
    <w:rsid w:val="00AD1E32"/>
    <w:rsid w:val="00AD36C5"/>
    <w:rsid w:val="00AD6760"/>
    <w:rsid w:val="00AD7200"/>
    <w:rsid w:val="00AD7B83"/>
    <w:rsid w:val="00AE0058"/>
    <w:rsid w:val="00AE082E"/>
    <w:rsid w:val="00AE168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9D4"/>
    <w:rsid w:val="00B018EC"/>
    <w:rsid w:val="00B01B81"/>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174F2"/>
    <w:rsid w:val="00B203E5"/>
    <w:rsid w:val="00B21E2B"/>
    <w:rsid w:val="00B22C17"/>
    <w:rsid w:val="00B25237"/>
    <w:rsid w:val="00B2653E"/>
    <w:rsid w:val="00B27224"/>
    <w:rsid w:val="00B27B0F"/>
    <w:rsid w:val="00B302CE"/>
    <w:rsid w:val="00B3095A"/>
    <w:rsid w:val="00B31420"/>
    <w:rsid w:val="00B31831"/>
    <w:rsid w:val="00B32565"/>
    <w:rsid w:val="00B32A00"/>
    <w:rsid w:val="00B3391A"/>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367"/>
    <w:rsid w:val="00B53FFC"/>
    <w:rsid w:val="00B54B61"/>
    <w:rsid w:val="00B55B72"/>
    <w:rsid w:val="00B5661F"/>
    <w:rsid w:val="00B5778B"/>
    <w:rsid w:val="00B60613"/>
    <w:rsid w:val="00B60DD3"/>
    <w:rsid w:val="00B60ED8"/>
    <w:rsid w:val="00B62938"/>
    <w:rsid w:val="00B63915"/>
    <w:rsid w:val="00B641D3"/>
    <w:rsid w:val="00B642C9"/>
    <w:rsid w:val="00B666C5"/>
    <w:rsid w:val="00B672C5"/>
    <w:rsid w:val="00B70A01"/>
    <w:rsid w:val="00B715B6"/>
    <w:rsid w:val="00B71FA8"/>
    <w:rsid w:val="00B7323D"/>
    <w:rsid w:val="00B73351"/>
    <w:rsid w:val="00B73891"/>
    <w:rsid w:val="00B740A7"/>
    <w:rsid w:val="00B74433"/>
    <w:rsid w:val="00B748E5"/>
    <w:rsid w:val="00B75369"/>
    <w:rsid w:val="00B75EEA"/>
    <w:rsid w:val="00B76E4D"/>
    <w:rsid w:val="00B80181"/>
    <w:rsid w:val="00B811F0"/>
    <w:rsid w:val="00B82058"/>
    <w:rsid w:val="00B8280A"/>
    <w:rsid w:val="00B83396"/>
    <w:rsid w:val="00B84009"/>
    <w:rsid w:val="00B84E03"/>
    <w:rsid w:val="00B84E76"/>
    <w:rsid w:val="00B84EF4"/>
    <w:rsid w:val="00B85034"/>
    <w:rsid w:val="00B85F3C"/>
    <w:rsid w:val="00B86190"/>
    <w:rsid w:val="00B86353"/>
    <w:rsid w:val="00B871BB"/>
    <w:rsid w:val="00B87A5D"/>
    <w:rsid w:val="00B90974"/>
    <w:rsid w:val="00B9143B"/>
    <w:rsid w:val="00B931C0"/>
    <w:rsid w:val="00B957BE"/>
    <w:rsid w:val="00B95DDD"/>
    <w:rsid w:val="00B96C86"/>
    <w:rsid w:val="00B97525"/>
    <w:rsid w:val="00B97FB9"/>
    <w:rsid w:val="00BA0B67"/>
    <w:rsid w:val="00BA2D5C"/>
    <w:rsid w:val="00BA3A1C"/>
    <w:rsid w:val="00BA4BE0"/>
    <w:rsid w:val="00BA4E07"/>
    <w:rsid w:val="00BA6433"/>
    <w:rsid w:val="00BA6650"/>
    <w:rsid w:val="00BA70AE"/>
    <w:rsid w:val="00BB1188"/>
    <w:rsid w:val="00BB1E26"/>
    <w:rsid w:val="00BB4569"/>
    <w:rsid w:val="00BB4F20"/>
    <w:rsid w:val="00BB6E39"/>
    <w:rsid w:val="00BB78B0"/>
    <w:rsid w:val="00BC01E9"/>
    <w:rsid w:val="00BC0288"/>
    <w:rsid w:val="00BC16EB"/>
    <w:rsid w:val="00BC1B15"/>
    <w:rsid w:val="00BC2D46"/>
    <w:rsid w:val="00BC386A"/>
    <w:rsid w:val="00BC4189"/>
    <w:rsid w:val="00BC46CB"/>
    <w:rsid w:val="00BC4F19"/>
    <w:rsid w:val="00BC5656"/>
    <w:rsid w:val="00BC5F13"/>
    <w:rsid w:val="00BC71A1"/>
    <w:rsid w:val="00BC7387"/>
    <w:rsid w:val="00BC79AE"/>
    <w:rsid w:val="00BC7DC0"/>
    <w:rsid w:val="00BC7FF0"/>
    <w:rsid w:val="00BD100B"/>
    <w:rsid w:val="00BD10D1"/>
    <w:rsid w:val="00BD3471"/>
    <w:rsid w:val="00BD3D83"/>
    <w:rsid w:val="00BD40D6"/>
    <w:rsid w:val="00BD55D6"/>
    <w:rsid w:val="00BD5CFB"/>
    <w:rsid w:val="00BD67B3"/>
    <w:rsid w:val="00BD7789"/>
    <w:rsid w:val="00BE3312"/>
    <w:rsid w:val="00BE4635"/>
    <w:rsid w:val="00BE6E7B"/>
    <w:rsid w:val="00BF1C29"/>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7D8"/>
    <w:rsid w:val="00C30816"/>
    <w:rsid w:val="00C30976"/>
    <w:rsid w:val="00C322C3"/>
    <w:rsid w:val="00C3243E"/>
    <w:rsid w:val="00C33081"/>
    <w:rsid w:val="00C3557B"/>
    <w:rsid w:val="00C35F11"/>
    <w:rsid w:val="00C360EF"/>
    <w:rsid w:val="00C36502"/>
    <w:rsid w:val="00C36686"/>
    <w:rsid w:val="00C409F9"/>
    <w:rsid w:val="00C42293"/>
    <w:rsid w:val="00C440AE"/>
    <w:rsid w:val="00C450AB"/>
    <w:rsid w:val="00C45404"/>
    <w:rsid w:val="00C462EF"/>
    <w:rsid w:val="00C477D5"/>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50"/>
    <w:rsid w:val="00C606D8"/>
    <w:rsid w:val="00C60E99"/>
    <w:rsid w:val="00C63736"/>
    <w:rsid w:val="00C63B20"/>
    <w:rsid w:val="00C63CEB"/>
    <w:rsid w:val="00C64128"/>
    <w:rsid w:val="00C6413C"/>
    <w:rsid w:val="00C648A4"/>
    <w:rsid w:val="00C64F8D"/>
    <w:rsid w:val="00C652FB"/>
    <w:rsid w:val="00C6612D"/>
    <w:rsid w:val="00C70394"/>
    <w:rsid w:val="00C7060A"/>
    <w:rsid w:val="00C70CC8"/>
    <w:rsid w:val="00C7176D"/>
    <w:rsid w:val="00C72014"/>
    <w:rsid w:val="00C73E52"/>
    <w:rsid w:val="00C740B3"/>
    <w:rsid w:val="00C760A1"/>
    <w:rsid w:val="00C8008F"/>
    <w:rsid w:val="00C801B2"/>
    <w:rsid w:val="00C8168C"/>
    <w:rsid w:val="00C81B95"/>
    <w:rsid w:val="00C82A76"/>
    <w:rsid w:val="00C83133"/>
    <w:rsid w:val="00C832AA"/>
    <w:rsid w:val="00C8346B"/>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8CE"/>
    <w:rsid w:val="00C95A96"/>
    <w:rsid w:val="00C965C9"/>
    <w:rsid w:val="00C97D6E"/>
    <w:rsid w:val="00CA0284"/>
    <w:rsid w:val="00CA38EB"/>
    <w:rsid w:val="00CA49D8"/>
    <w:rsid w:val="00CA4ADB"/>
    <w:rsid w:val="00CA7B74"/>
    <w:rsid w:val="00CB1D6E"/>
    <w:rsid w:val="00CB3AC2"/>
    <w:rsid w:val="00CB4B8B"/>
    <w:rsid w:val="00CB54EE"/>
    <w:rsid w:val="00CB5FE7"/>
    <w:rsid w:val="00CB6334"/>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2205"/>
    <w:rsid w:val="00CD288B"/>
    <w:rsid w:val="00CD2F8F"/>
    <w:rsid w:val="00CD5C9E"/>
    <w:rsid w:val="00CD5DCD"/>
    <w:rsid w:val="00CD61F3"/>
    <w:rsid w:val="00CD7903"/>
    <w:rsid w:val="00CD7D3B"/>
    <w:rsid w:val="00CE061B"/>
    <w:rsid w:val="00CE06B6"/>
    <w:rsid w:val="00CE070A"/>
    <w:rsid w:val="00CE0FDD"/>
    <w:rsid w:val="00CE2705"/>
    <w:rsid w:val="00CE3D01"/>
    <w:rsid w:val="00CE3DF1"/>
    <w:rsid w:val="00CE4CB1"/>
    <w:rsid w:val="00CE6259"/>
    <w:rsid w:val="00CE6738"/>
    <w:rsid w:val="00CE69E0"/>
    <w:rsid w:val="00CE6AB4"/>
    <w:rsid w:val="00CF0483"/>
    <w:rsid w:val="00CF0E75"/>
    <w:rsid w:val="00CF1725"/>
    <w:rsid w:val="00CF2DD2"/>
    <w:rsid w:val="00CF4503"/>
    <w:rsid w:val="00CF5891"/>
    <w:rsid w:val="00D00085"/>
    <w:rsid w:val="00D00701"/>
    <w:rsid w:val="00D015FA"/>
    <w:rsid w:val="00D01C91"/>
    <w:rsid w:val="00D038B4"/>
    <w:rsid w:val="00D03EB3"/>
    <w:rsid w:val="00D04E87"/>
    <w:rsid w:val="00D06AA1"/>
    <w:rsid w:val="00D077CB"/>
    <w:rsid w:val="00D107B2"/>
    <w:rsid w:val="00D1095A"/>
    <w:rsid w:val="00D10CAB"/>
    <w:rsid w:val="00D13D59"/>
    <w:rsid w:val="00D14399"/>
    <w:rsid w:val="00D1443D"/>
    <w:rsid w:val="00D144F6"/>
    <w:rsid w:val="00D14B03"/>
    <w:rsid w:val="00D1562F"/>
    <w:rsid w:val="00D16C6F"/>
    <w:rsid w:val="00D17F02"/>
    <w:rsid w:val="00D25434"/>
    <w:rsid w:val="00D25635"/>
    <w:rsid w:val="00D25CC3"/>
    <w:rsid w:val="00D26262"/>
    <w:rsid w:val="00D26EBF"/>
    <w:rsid w:val="00D2764A"/>
    <w:rsid w:val="00D277D6"/>
    <w:rsid w:val="00D303A9"/>
    <w:rsid w:val="00D30B86"/>
    <w:rsid w:val="00D323A4"/>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7A0"/>
    <w:rsid w:val="00D8719B"/>
    <w:rsid w:val="00D874EE"/>
    <w:rsid w:val="00D87790"/>
    <w:rsid w:val="00D91AD5"/>
    <w:rsid w:val="00D92EC0"/>
    <w:rsid w:val="00D9308D"/>
    <w:rsid w:val="00D946D9"/>
    <w:rsid w:val="00D95101"/>
    <w:rsid w:val="00D95B56"/>
    <w:rsid w:val="00D96CF2"/>
    <w:rsid w:val="00D96DA7"/>
    <w:rsid w:val="00DA1AB9"/>
    <w:rsid w:val="00DA226D"/>
    <w:rsid w:val="00DA3916"/>
    <w:rsid w:val="00DA5128"/>
    <w:rsid w:val="00DA6CAA"/>
    <w:rsid w:val="00DA7602"/>
    <w:rsid w:val="00DB0848"/>
    <w:rsid w:val="00DB11EA"/>
    <w:rsid w:val="00DB144A"/>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3043"/>
    <w:rsid w:val="00DD471E"/>
    <w:rsid w:val="00DD4DBD"/>
    <w:rsid w:val="00DD5241"/>
    <w:rsid w:val="00DD5436"/>
    <w:rsid w:val="00DD6300"/>
    <w:rsid w:val="00DD66B1"/>
    <w:rsid w:val="00DD7A3F"/>
    <w:rsid w:val="00DE14F5"/>
    <w:rsid w:val="00DE1B3F"/>
    <w:rsid w:val="00DE30BA"/>
    <w:rsid w:val="00DE36CF"/>
    <w:rsid w:val="00DE3A64"/>
    <w:rsid w:val="00DE3C0B"/>
    <w:rsid w:val="00DE46A9"/>
    <w:rsid w:val="00DE4914"/>
    <w:rsid w:val="00DE4A63"/>
    <w:rsid w:val="00DE571D"/>
    <w:rsid w:val="00DF0BCD"/>
    <w:rsid w:val="00DF14B5"/>
    <w:rsid w:val="00DF2CC4"/>
    <w:rsid w:val="00DF2F59"/>
    <w:rsid w:val="00DF3EA2"/>
    <w:rsid w:val="00DF45D2"/>
    <w:rsid w:val="00DF4AB4"/>
    <w:rsid w:val="00DF5075"/>
    <w:rsid w:val="00DF6AB8"/>
    <w:rsid w:val="00DF718E"/>
    <w:rsid w:val="00DF7614"/>
    <w:rsid w:val="00DF7965"/>
    <w:rsid w:val="00E01EDD"/>
    <w:rsid w:val="00E021DF"/>
    <w:rsid w:val="00E03AC9"/>
    <w:rsid w:val="00E043E1"/>
    <w:rsid w:val="00E04560"/>
    <w:rsid w:val="00E04598"/>
    <w:rsid w:val="00E04CD9"/>
    <w:rsid w:val="00E052B6"/>
    <w:rsid w:val="00E057EA"/>
    <w:rsid w:val="00E05A69"/>
    <w:rsid w:val="00E10410"/>
    <w:rsid w:val="00E10829"/>
    <w:rsid w:val="00E12F4F"/>
    <w:rsid w:val="00E145CB"/>
    <w:rsid w:val="00E14D38"/>
    <w:rsid w:val="00E15404"/>
    <w:rsid w:val="00E15B3B"/>
    <w:rsid w:val="00E166E7"/>
    <w:rsid w:val="00E16C40"/>
    <w:rsid w:val="00E20084"/>
    <w:rsid w:val="00E20883"/>
    <w:rsid w:val="00E20B9D"/>
    <w:rsid w:val="00E20FCD"/>
    <w:rsid w:val="00E24B9E"/>
    <w:rsid w:val="00E25574"/>
    <w:rsid w:val="00E260AC"/>
    <w:rsid w:val="00E26B98"/>
    <w:rsid w:val="00E27348"/>
    <w:rsid w:val="00E302DF"/>
    <w:rsid w:val="00E30CD0"/>
    <w:rsid w:val="00E31B41"/>
    <w:rsid w:val="00E32DCA"/>
    <w:rsid w:val="00E352D3"/>
    <w:rsid w:val="00E355E3"/>
    <w:rsid w:val="00E360EF"/>
    <w:rsid w:val="00E36338"/>
    <w:rsid w:val="00E370AB"/>
    <w:rsid w:val="00E376E7"/>
    <w:rsid w:val="00E379AE"/>
    <w:rsid w:val="00E403DD"/>
    <w:rsid w:val="00E412EB"/>
    <w:rsid w:val="00E41860"/>
    <w:rsid w:val="00E427B2"/>
    <w:rsid w:val="00E4360C"/>
    <w:rsid w:val="00E446A9"/>
    <w:rsid w:val="00E4531D"/>
    <w:rsid w:val="00E4616C"/>
    <w:rsid w:val="00E47125"/>
    <w:rsid w:val="00E47DF1"/>
    <w:rsid w:val="00E514E0"/>
    <w:rsid w:val="00E51672"/>
    <w:rsid w:val="00E5199F"/>
    <w:rsid w:val="00E52A0D"/>
    <w:rsid w:val="00E52F9C"/>
    <w:rsid w:val="00E53131"/>
    <w:rsid w:val="00E54326"/>
    <w:rsid w:val="00E544F3"/>
    <w:rsid w:val="00E54F64"/>
    <w:rsid w:val="00E56736"/>
    <w:rsid w:val="00E56B44"/>
    <w:rsid w:val="00E6001F"/>
    <w:rsid w:val="00E60EA0"/>
    <w:rsid w:val="00E62114"/>
    <w:rsid w:val="00E624BA"/>
    <w:rsid w:val="00E656E0"/>
    <w:rsid w:val="00E67385"/>
    <w:rsid w:val="00E71A67"/>
    <w:rsid w:val="00E7310C"/>
    <w:rsid w:val="00E7393E"/>
    <w:rsid w:val="00E80929"/>
    <w:rsid w:val="00E81DE4"/>
    <w:rsid w:val="00E82C04"/>
    <w:rsid w:val="00E833E2"/>
    <w:rsid w:val="00E8447B"/>
    <w:rsid w:val="00E8487A"/>
    <w:rsid w:val="00E85AF2"/>
    <w:rsid w:val="00E860EF"/>
    <w:rsid w:val="00E86C68"/>
    <w:rsid w:val="00E870EF"/>
    <w:rsid w:val="00E907BA"/>
    <w:rsid w:val="00E9088B"/>
    <w:rsid w:val="00E90A66"/>
    <w:rsid w:val="00E90AA3"/>
    <w:rsid w:val="00E91DEE"/>
    <w:rsid w:val="00E91F79"/>
    <w:rsid w:val="00E9226A"/>
    <w:rsid w:val="00E93F8F"/>
    <w:rsid w:val="00E9483A"/>
    <w:rsid w:val="00E9528E"/>
    <w:rsid w:val="00E96352"/>
    <w:rsid w:val="00E9732A"/>
    <w:rsid w:val="00E97782"/>
    <w:rsid w:val="00E97968"/>
    <w:rsid w:val="00EA2021"/>
    <w:rsid w:val="00EA233B"/>
    <w:rsid w:val="00EA2BDF"/>
    <w:rsid w:val="00EA415F"/>
    <w:rsid w:val="00EA537F"/>
    <w:rsid w:val="00EA638D"/>
    <w:rsid w:val="00EA68E9"/>
    <w:rsid w:val="00EA7436"/>
    <w:rsid w:val="00EA7461"/>
    <w:rsid w:val="00EB0BB1"/>
    <w:rsid w:val="00EB4CE9"/>
    <w:rsid w:val="00EB6859"/>
    <w:rsid w:val="00EB74DF"/>
    <w:rsid w:val="00EC08F9"/>
    <w:rsid w:val="00EC0D8E"/>
    <w:rsid w:val="00EC18CD"/>
    <w:rsid w:val="00EC1FFB"/>
    <w:rsid w:val="00EC2521"/>
    <w:rsid w:val="00EC3DF0"/>
    <w:rsid w:val="00EC4178"/>
    <w:rsid w:val="00EC4458"/>
    <w:rsid w:val="00EC53C0"/>
    <w:rsid w:val="00EC5C94"/>
    <w:rsid w:val="00EC7EAE"/>
    <w:rsid w:val="00ED0938"/>
    <w:rsid w:val="00ED0A6C"/>
    <w:rsid w:val="00ED13E0"/>
    <w:rsid w:val="00ED15E7"/>
    <w:rsid w:val="00ED20F6"/>
    <w:rsid w:val="00ED289E"/>
    <w:rsid w:val="00ED35D5"/>
    <w:rsid w:val="00ED3A36"/>
    <w:rsid w:val="00ED3BFB"/>
    <w:rsid w:val="00ED4807"/>
    <w:rsid w:val="00ED4A12"/>
    <w:rsid w:val="00ED4C3E"/>
    <w:rsid w:val="00ED51D6"/>
    <w:rsid w:val="00ED56F9"/>
    <w:rsid w:val="00ED7620"/>
    <w:rsid w:val="00EE286B"/>
    <w:rsid w:val="00EE3125"/>
    <w:rsid w:val="00EE37EA"/>
    <w:rsid w:val="00EE7E2F"/>
    <w:rsid w:val="00EF0942"/>
    <w:rsid w:val="00EF166D"/>
    <w:rsid w:val="00EF2E3C"/>
    <w:rsid w:val="00EF3BB5"/>
    <w:rsid w:val="00EF43B2"/>
    <w:rsid w:val="00EF545D"/>
    <w:rsid w:val="00EF5843"/>
    <w:rsid w:val="00EF6D1C"/>
    <w:rsid w:val="00EF75B8"/>
    <w:rsid w:val="00EF7A41"/>
    <w:rsid w:val="00EF7AA9"/>
    <w:rsid w:val="00F014F4"/>
    <w:rsid w:val="00F01B58"/>
    <w:rsid w:val="00F02375"/>
    <w:rsid w:val="00F0267E"/>
    <w:rsid w:val="00F02DDC"/>
    <w:rsid w:val="00F033FE"/>
    <w:rsid w:val="00F042DA"/>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E6"/>
    <w:rsid w:val="00F2095C"/>
    <w:rsid w:val="00F20D89"/>
    <w:rsid w:val="00F20E25"/>
    <w:rsid w:val="00F21329"/>
    <w:rsid w:val="00F21D21"/>
    <w:rsid w:val="00F22F88"/>
    <w:rsid w:val="00F237BE"/>
    <w:rsid w:val="00F2459E"/>
    <w:rsid w:val="00F2662D"/>
    <w:rsid w:val="00F305AA"/>
    <w:rsid w:val="00F321A9"/>
    <w:rsid w:val="00F33F0A"/>
    <w:rsid w:val="00F349CC"/>
    <w:rsid w:val="00F34E87"/>
    <w:rsid w:val="00F35CD7"/>
    <w:rsid w:val="00F3614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2086"/>
    <w:rsid w:val="00F724A2"/>
    <w:rsid w:val="00F73E9B"/>
    <w:rsid w:val="00F74605"/>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4A51"/>
    <w:rsid w:val="00F860B8"/>
    <w:rsid w:val="00F86C4A"/>
    <w:rsid w:val="00F86E05"/>
    <w:rsid w:val="00F90032"/>
    <w:rsid w:val="00F90431"/>
    <w:rsid w:val="00F90548"/>
    <w:rsid w:val="00F90F84"/>
    <w:rsid w:val="00F92065"/>
    <w:rsid w:val="00F92D86"/>
    <w:rsid w:val="00F92FB8"/>
    <w:rsid w:val="00F92FCE"/>
    <w:rsid w:val="00F93910"/>
    <w:rsid w:val="00F9495D"/>
    <w:rsid w:val="00F9681C"/>
    <w:rsid w:val="00F96991"/>
    <w:rsid w:val="00F97C9B"/>
    <w:rsid w:val="00F97E5D"/>
    <w:rsid w:val="00F97EA0"/>
    <w:rsid w:val="00FA0EDB"/>
    <w:rsid w:val="00FA1995"/>
    <w:rsid w:val="00FA1C4F"/>
    <w:rsid w:val="00FA2024"/>
    <w:rsid w:val="00FA2291"/>
    <w:rsid w:val="00FA27C4"/>
    <w:rsid w:val="00FA324F"/>
    <w:rsid w:val="00FA4C7E"/>
    <w:rsid w:val="00FA4ECD"/>
    <w:rsid w:val="00FA4F1D"/>
    <w:rsid w:val="00FA5502"/>
    <w:rsid w:val="00FA5F48"/>
    <w:rsid w:val="00FA60FA"/>
    <w:rsid w:val="00FA65B8"/>
    <w:rsid w:val="00FA75E0"/>
    <w:rsid w:val="00FA7933"/>
    <w:rsid w:val="00FB0003"/>
    <w:rsid w:val="00FB3E84"/>
    <w:rsid w:val="00FB4580"/>
    <w:rsid w:val="00FB46F5"/>
    <w:rsid w:val="00FB4ABF"/>
    <w:rsid w:val="00FB4DEC"/>
    <w:rsid w:val="00FB7776"/>
    <w:rsid w:val="00FB77AD"/>
    <w:rsid w:val="00FB7E6A"/>
    <w:rsid w:val="00FC1996"/>
    <w:rsid w:val="00FC1EBD"/>
    <w:rsid w:val="00FC3626"/>
    <w:rsid w:val="00FC4F69"/>
    <w:rsid w:val="00FC4F93"/>
    <w:rsid w:val="00FC5A4F"/>
    <w:rsid w:val="00FC5C99"/>
    <w:rsid w:val="00FC5D18"/>
    <w:rsid w:val="00FD18CE"/>
    <w:rsid w:val="00FD1B63"/>
    <w:rsid w:val="00FD1BFB"/>
    <w:rsid w:val="00FD2663"/>
    <w:rsid w:val="00FD34BA"/>
    <w:rsid w:val="00FD3D5F"/>
    <w:rsid w:val="00FD4FCB"/>
    <w:rsid w:val="00FD512E"/>
    <w:rsid w:val="00FD5856"/>
    <w:rsid w:val="00FD5BBA"/>
    <w:rsid w:val="00FE0500"/>
    <w:rsid w:val="00FE075F"/>
    <w:rsid w:val="00FE1938"/>
    <w:rsid w:val="00FE70EE"/>
    <w:rsid w:val="00FE710B"/>
    <w:rsid w:val="00FE7FAC"/>
    <w:rsid w:val="00FF00A8"/>
    <w:rsid w:val="00FF0F7F"/>
    <w:rsid w:val="00FF202A"/>
    <w:rsid w:val="00FF218C"/>
    <w:rsid w:val="00FF2998"/>
    <w:rsid w:val="00FF2D0F"/>
    <w:rsid w:val="00FF3665"/>
    <w:rsid w:val="00FF3C85"/>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E0006-A9CF-41D2-894B-5870921F7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TotalTime>
  <Pages>31</Pages>
  <Words>7903</Words>
  <Characters>45049</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52847</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3</cp:revision>
  <cp:lastPrinted>2023-04-25T08:12:00Z</cp:lastPrinted>
  <dcterms:created xsi:type="dcterms:W3CDTF">2024-02-26T06:15:00Z</dcterms:created>
  <dcterms:modified xsi:type="dcterms:W3CDTF">2024-02-26T06:17:00Z</dcterms:modified>
</cp:coreProperties>
</file>